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24436" w14:textId="544422E4" w:rsidR="00ED4D6C" w:rsidRPr="004A1FD6" w:rsidRDefault="00ED4D6C" w:rsidP="00ED4D6C">
      <w:pPr>
        <w:pStyle w:val="3GPPHeader"/>
        <w:spacing w:after="60"/>
        <w:rPr>
          <w:rFonts w:ascii="Times New Roman" w:eastAsia="SimSun" w:hAnsi="Times New Roman" w:cs="Times New Roman"/>
          <w:bCs/>
          <w:szCs w:val="24"/>
          <w:lang w:val="en-GB" w:eastAsia="en-US"/>
        </w:rPr>
      </w:pPr>
      <w:bookmarkStart w:id="0" w:name="_Hlk487029736"/>
      <w:bookmarkStart w:id="1" w:name="OLE_LINK3"/>
      <w:bookmarkStart w:id="2" w:name="OLE_LINK4"/>
      <w:bookmarkStart w:id="3" w:name="_Hlk126404819"/>
      <w:bookmarkEnd w:id="0"/>
      <w:r w:rsidRPr="004A1FD6">
        <w:rPr>
          <w:rFonts w:ascii="Times New Roman" w:eastAsia="SimSun" w:hAnsi="Times New Roman" w:cs="Times New Roman"/>
          <w:bCs/>
          <w:szCs w:val="24"/>
          <w:lang w:val="en-GB" w:eastAsia="en-US"/>
        </w:rPr>
        <w:t>3GPP TSG-RAN WG4 Meeting #108</w:t>
      </w:r>
      <w:r w:rsidRPr="004A1FD6">
        <w:rPr>
          <w:rFonts w:ascii="Times New Roman" w:eastAsia="SimSun" w:hAnsi="Times New Roman" w:cs="Times New Roman"/>
          <w:bCs/>
          <w:szCs w:val="24"/>
          <w:lang w:val="en-GB" w:eastAsia="en-US"/>
        </w:rPr>
        <w:tab/>
        <w:t>R4-23</w:t>
      </w:r>
      <w:r w:rsidR="003B34E9">
        <w:rPr>
          <w:rFonts w:ascii="Times New Roman" w:eastAsia="SimSun" w:hAnsi="Times New Roman" w:cs="Times New Roman"/>
          <w:bCs/>
          <w:szCs w:val="24"/>
          <w:lang w:val="en-GB" w:eastAsia="en-US"/>
        </w:rPr>
        <w:t>12004</w:t>
      </w:r>
    </w:p>
    <w:p w14:paraId="259F7B6C" w14:textId="77777777" w:rsidR="00ED4D6C" w:rsidRPr="004A1FD6" w:rsidRDefault="00ED4D6C" w:rsidP="00ED4D6C">
      <w:pPr>
        <w:rPr>
          <w:b/>
          <w:bCs/>
          <w:sz w:val="24"/>
          <w:szCs w:val="24"/>
        </w:rPr>
      </w:pPr>
      <w:r w:rsidRPr="004A1FD6">
        <w:rPr>
          <w:b/>
          <w:bCs/>
          <w:sz w:val="24"/>
          <w:szCs w:val="24"/>
        </w:rPr>
        <w:t>Toulouse, France, August 21 – August 25, 2023</w:t>
      </w:r>
    </w:p>
    <w:p w14:paraId="4241B678" w14:textId="77777777" w:rsidR="00433A90" w:rsidRPr="00CE2E4C" w:rsidRDefault="00433A90" w:rsidP="00433A90">
      <w:pPr>
        <w:pStyle w:val="3GPPHeader"/>
        <w:rPr>
          <w:rFonts w:ascii="Times New Roman" w:eastAsia="SimSun" w:hAnsi="Times New Roman" w:cs="Times New Roman"/>
          <w:bCs/>
          <w:szCs w:val="24"/>
          <w:lang w:val="en-GB" w:eastAsia="en-US"/>
        </w:rPr>
      </w:pPr>
    </w:p>
    <w:bookmarkEnd w:id="1"/>
    <w:bookmarkEnd w:id="2"/>
    <w:p w14:paraId="6E01ED23" w14:textId="3B1D2138" w:rsidR="00433A90" w:rsidRPr="009A3F74" w:rsidRDefault="00433A90" w:rsidP="00433A90">
      <w:pPr>
        <w:tabs>
          <w:tab w:val="left" w:pos="1985"/>
        </w:tabs>
        <w:spacing w:after="0"/>
        <w:jc w:val="both"/>
        <w:rPr>
          <w:b/>
          <w:sz w:val="24"/>
          <w:szCs w:val="24"/>
        </w:rPr>
      </w:pPr>
      <w:r w:rsidRPr="009A3F74">
        <w:rPr>
          <w:b/>
          <w:sz w:val="24"/>
          <w:szCs w:val="24"/>
        </w:rPr>
        <w:t>Agenda Item:</w:t>
      </w:r>
      <w:r w:rsidRPr="009A3F74">
        <w:rPr>
          <w:b/>
          <w:sz w:val="24"/>
          <w:szCs w:val="24"/>
        </w:rPr>
        <w:tab/>
      </w:r>
      <w:r w:rsidR="00972145" w:rsidRPr="009A3F74">
        <w:rPr>
          <w:bCs/>
          <w:sz w:val="24"/>
          <w:szCs w:val="24"/>
        </w:rPr>
        <w:t>8</w:t>
      </w:r>
      <w:r w:rsidRPr="009A3F74">
        <w:rPr>
          <w:bCs/>
          <w:sz w:val="24"/>
          <w:szCs w:val="24"/>
        </w:rPr>
        <w:t>.2</w:t>
      </w:r>
      <w:r w:rsidR="00ED4D6C" w:rsidRPr="009A3F74">
        <w:rPr>
          <w:bCs/>
          <w:sz w:val="24"/>
          <w:szCs w:val="24"/>
        </w:rPr>
        <w:t>5</w:t>
      </w:r>
      <w:r w:rsidRPr="009A3F74">
        <w:rPr>
          <w:bCs/>
          <w:sz w:val="24"/>
          <w:szCs w:val="24"/>
        </w:rPr>
        <w:t>.2.3</w:t>
      </w:r>
    </w:p>
    <w:bookmarkEnd w:id="3"/>
    <w:p w14:paraId="1E5E5C20" w14:textId="77777777" w:rsidR="003548F1" w:rsidRPr="009A3F74" w:rsidRDefault="003548F1" w:rsidP="003548F1">
      <w:pPr>
        <w:tabs>
          <w:tab w:val="left" w:pos="1985"/>
        </w:tabs>
        <w:spacing w:after="0"/>
        <w:jc w:val="both"/>
        <w:rPr>
          <w:b/>
          <w:sz w:val="24"/>
          <w:szCs w:val="24"/>
        </w:rPr>
      </w:pPr>
      <w:r w:rsidRPr="009A3F74">
        <w:rPr>
          <w:b/>
          <w:sz w:val="24"/>
          <w:szCs w:val="24"/>
        </w:rPr>
        <w:t xml:space="preserve">Source: </w:t>
      </w:r>
      <w:r w:rsidRPr="009A3F74">
        <w:rPr>
          <w:b/>
          <w:sz w:val="24"/>
          <w:szCs w:val="24"/>
        </w:rPr>
        <w:tab/>
      </w:r>
      <w:r w:rsidRPr="009A3F74">
        <w:rPr>
          <w:bCs/>
          <w:sz w:val="24"/>
          <w:szCs w:val="24"/>
        </w:rPr>
        <w:t>Ericsson</w:t>
      </w:r>
    </w:p>
    <w:p w14:paraId="250109D3" w14:textId="25948523" w:rsidR="003548F1" w:rsidRPr="009A3F74" w:rsidRDefault="003548F1" w:rsidP="003548F1">
      <w:pPr>
        <w:tabs>
          <w:tab w:val="left" w:pos="1985"/>
        </w:tabs>
        <w:spacing w:after="0"/>
        <w:jc w:val="both"/>
        <w:rPr>
          <w:sz w:val="24"/>
          <w:szCs w:val="24"/>
        </w:rPr>
      </w:pPr>
      <w:r w:rsidRPr="009A3F74">
        <w:rPr>
          <w:b/>
          <w:sz w:val="24"/>
          <w:szCs w:val="24"/>
        </w:rPr>
        <w:t>Title:</w:t>
      </w:r>
      <w:r w:rsidRPr="009A3F74">
        <w:rPr>
          <w:sz w:val="24"/>
          <w:szCs w:val="24"/>
        </w:rPr>
        <w:tab/>
        <w:t xml:space="preserve">Discussions on </w:t>
      </w:r>
      <w:r w:rsidR="00FC3434" w:rsidRPr="009A3F74">
        <w:rPr>
          <w:sz w:val="24"/>
          <w:szCs w:val="24"/>
        </w:rPr>
        <w:t xml:space="preserve">NW-A’s requirement in </w:t>
      </w:r>
      <w:r w:rsidR="00A6055D" w:rsidRPr="009A3F74">
        <w:rPr>
          <w:sz w:val="24"/>
          <w:szCs w:val="24"/>
        </w:rPr>
        <w:t>MUSIM gaps</w:t>
      </w:r>
    </w:p>
    <w:p w14:paraId="33E2A118" w14:textId="77777777" w:rsidR="003548F1" w:rsidRPr="009A3F74" w:rsidRDefault="003548F1" w:rsidP="003548F1">
      <w:pPr>
        <w:tabs>
          <w:tab w:val="left" w:pos="1985"/>
        </w:tabs>
        <w:spacing w:after="0"/>
        <w:jc w:val="both"/>
        <w:rPr>
          <w:sz w:val="24"/>
          <w:szCs w:val="24"/>
        </w:rPr>
      </w:pPr>
      <w:r w:rsidRPr="009A3F74">
        <w:rPr>
          <w:b/>
          <w:sz w:val="24"/>
          <w:szCs w:val="24"/>
        </w:rPr>
        <w:t>Document for:</w:t>
      </w:r>
      <w:r w:rsidRPr="009A3F74">
        <w:rPr>
          <w:sz w:val="24"/>
          <w:szCs w:val="24"/>
        </w:rPr>
        <w:tab/>
        <w:t>Discussion</w:t>
      </w:r>
    </w:p>
    <w:p w14:paraId="184AED76" w14:textId="77777777" w:rsidR="003548F1" w:rsidRPr="00586CF8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4" w:name="OLE_LINK13"/>
      <w:bookmarkStart w:id="5" w:name="OLE_LINK14"/>
      <w:r w:rsidRPr="00586CF8">
        <w:t>Introduction</w:t>
      </w:r>
    </w:p>
    <w:p w14:paraId="41533119" w14:textId="247ADA2D" w:rsidR="00FC3434" w:rsidRDefault="00F822FA" w:rsidP="00FC3434">
      <w:pPr>
        <w:spacing w:before="240" w:after="0"/>
        <w:jc w:val="both"/>
        <w:rPr>
          <w:rFonts w:eastAsiaTheme="minorEastAsia"/>
          <w:lang w:val="en-US" w:eastAsia="zh-CN"/>
        </w:rPr>
      </w:pPr>
      <w:r w:rsidRPr="001771F9">
        <w:rPr>
          <w:rFonts w:eastAsiaTheme="minorEastAsia"/>
          <w:lang w:val="en-US" w:eastAsia="zh-CN"/>
        </w:rPr>
        <w:t xml:space="preserve">In </w:t>
      </w:r>
      <w:r w:rsidR="00D85EC4">
        <w:rPr>
          <w:rFonts w:eastAsiaTheme="minorEastAsia"/>
          <w:lang w:val="en-US" w:eastAsia="zh-CN"/>
        </w:rPr>
        <w:t xml:space="preserve">last </w:t>
      </w:r>
      <w:r w:rsidRPr="001771F9">
        <w:rPr>
          <w:rFonts w:eastAsiaTheme="minorEastAsia"/>
          <w:lang w:val="en-US" w:eastAsia="zh-CN"/>
        </w:rPr>
        <w:t>meeting,</w:t>
      </w:r>
      <w:r w:rsidR="00D85EC4">
        <w:rPr>
          <w:rFonts w:eastAsiaTheme="minorEastAsia"/>
          <w:lang w:val="en-US" w:eastAsia="zh-CN"/>
        </w:rPr>
        <w:t xml:space="preserve"> RAN4 had a</w:t>
      </w:r>
      <w:r w:rsidR="00A60690">
        <w:rPr>
          <w:rFonts w:eastAsiaTheme="minorEastAsia"/>
          <w:lang w:val="en-US" w:eastAsia="zh-CN"/>
        </w:rPr>
        <w:t>n</w:t>
      </w:r>
      <w:r w:rsidR="00D85EC4">
        <w:rPr>
          <w:rFonts w:eastAsiaTheme="minorEastAsia"/>
          <w:lang w:val="en-US" w:eastAsia="zh-CN"/>
        </w:rPr>
        <w:t xml:space="preserve"> initial discussion on </w:t>
      </w:r>
      <w:r w:rsidR="00FC3434">
        <w:rPr>
          <w:rFonts w:eastAsiaTheme="minorEastAsia"/>
          <w:lang w:val="en-US" w:eastAsia="zh-CN"/>
        </w:rPr>
        <w:t>NW-A’s</w:t>
      </w:r>
      <w:r w:rsidR="00D85EC4">
        <w:rPr>
          <w:rFonts w:eastAsiaTheme="minorEastAsia"/>
          <w:lang w:val="en-US" w:eastAsia="zh-CN"/>
        </w:rPr>
        <w:t xml:space="preserve"> requirements</w:t>
      </w:r>
      <w:r w:rsidR="0042707A">
        <w:rPr>
          <w:rFonts w:eastAsiaTheme="minorEastAsia"/>
          <w:lang w:val="en-US" w:eastAsia="zh-CN"/>
        </w:rPr>
        <w:t xml:space="preserve"> for MUSIM gap </w:t>
      </w:r>
      <w:r w:rsidR="00FC3434">
        <w:rPr>
          <w:rFonts w:eastAsiaTheme="minorEastAsia"/>
          <w:lang w:val="en-US" w:eastAsia="zh-CN"/>
        </w:rPr>
        <w:t>as follow</w:t>
      </w:r>
      <w:r w:rsidR="00F92625">
        <w:rPr>
          <w:rFonts w:eastAsiaTheme="minorEastAsia"/>
          <w:lang w:val="en-US" w:eastAsia="zh-CN"/>
        </w:rPr>
        <w:t xml:space="preserve"> </w:t>
      </w:r>
      <w:r w:rsidR="0042707A" w:rsidRPr="003123B3">
        <w:rPr>
          <w:lang w:val="en-US"/>
        </w:rPr>
        <w:t xml:space="preserve">[1]. </w:t>
      </w:r>
      <w:r w:rsidRPr="001771F9">
        <w:rPr>
          <w:rFonts w:eastAsiaTheme="minorEastAsia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C3434" w14:paraId="1985CFA5" w14:textId="77777777" w:rsidTr="00FC3434">
        <w:tc>
          <w:tcPr>
            <w:tcW w:w="9629" w:type="dxa"/>
          </w:tcPr>
          <w:p w14:paraId="780BFBE1" w14:textId="77777777" w:rsidR="00C44F9E" w:rsidRPr="00C44F9E" w:rsidRDefault="00C44F9E" w:rsidP="00C44F9E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C47AC">
              <w:rPr>
                <w:rFonts w:eastAsia="Times New Roman"/>
                <w:b/>
                <w:bCs/>
                <w:color w:val="000000"/>
                <w:sz w:val="18"/>
                <w:szCs w:val="18"/>
                <w:u w:val="single"/>
                <w:lang w:eastAsia="zh-CN"/>
              </w:rPr>
              <w:t>Issue 3-1-1: Principle on layer 1 and layer 3 measurement requirements after gap collision handling</w:t>
            </w:r>
          </w:p>
          <w:p w14:paraId="7ECAE1FE" w14:textId="77777777" w:rsidR="00C44F9E" w:rsidRPr="00C44F9E" w:rsidRDefault="00C44F9E" w:rsidP="00C44F9E">
            <w:pPr>
              <w:numPr>
                <w:ilvl w:val="0"/>
                <w:numId w:val="43"/>
              </w:numPr>
              <w:spacing w:after="0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 w:rsidRPr="00C44F9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Proposals</w:t>
            </w:r>
          </w:p>
          <w:p w14:paraId="484CC5D5" w14:textId="77777777" w:rsidR="00C44F9E" w:rsidRPr="00C44F9E" w:rsidRDefault="00C44F9E" w:rsidP="00C44F9E">
            <w:pPr>
              <w:numPr>
                <w:ilvl w:val="1"/>
                <w:numId w:val="43"/>
              </w:numPr>
              <w:spacing w:after="0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 w:rsidRPr="00C44F9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P1: Frameworks of LBT failure in NR-U design can be used as starting point when discussing </w:t>
            </w:r>
            <w:proofErr w:type="gramStart"/>
            <w:r w:rsidRPr="00C44F9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NW</w:t>
            </w:r>
            <w:proofErr w:type="gramEnd"/>
            <w:r w:rsidRPr="00C44F9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A L3/L1 requirement impact due to MUSIM gaps (Apple)</w:t>
            </w:r>
          </w:p>
          <w:p w14:paraId="444E6042" w14:textId="77777777" w:rsidR="00C44F9E" w:rsidRPr="00C44F9E" w:rsidRDefault="00C44F9E" w:rsidP="00C44F9E">
            <w:pPr>
              <w:numPr>
                <w:ilvl w:val="1"/>
                <w:numId w:val="43"/>
              </w:numPr>
              <w:spacing w:after="0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 w:rsidRPr="00C44F9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P2: Reuse the same principle of Rel-17 concurrent gaps WI to define network A L1/L3 measurement requirements when MUSIM gaps are configured, i.e., introduce a scaling factor like K</w:t>
            </w:r>
            <w:r w:rsidRPr="00C44F9E">
              <w:rPr>
                <w:rFonts w:eastAsia="Times New Roman"/>
                <w:color w:val="000000"/>
                <w:sz w:val="18"/>
                <w:szCs w:val="18"/>
                <w:vertAlign w:val="subscript"/>
                <w:lang w:eastAsia="zh-CN"/>
              </w:rPr>
              <w:t>x</w:t>
            </w:r>
            <w:r w:rsidRPr="00C44F9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= </w:t>
            </w:r>
            <w:proofErr w:type="spellStart"/>
            <w:r w:rsidRPr="00C44F9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N</w:t>
            </w:r>
            <w:r w:rsidRPr="00C44F9E">
              <w:rPr>
                <w:rFonts w:eastAsia="Times New Roman"/>
                <w:color w:val="000000"/>
                <w:sz w:val="18"/>
                <w:szCs w:val="18"/>
                <w:vertAlign w:val="subscript"/>
                <w:lang w:eastAsia="zh-CN"/>
              </w:rPr>
              <w:t>total</w:t>
            </w:r>
            <w:proofErr w:type="spellEnd"/>
            <w:r w:rsidRPr="00C44F9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/</w:t>
            </w:r>
            <w:proofErr w:type="spellStart"/>
            <w:r w:rsidRPr="00C44F9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N</w:t>
            </w:r>
            <w:r w:rsidRPr="00C44F9E">
              <w:rPr>
                <w:rFonts w:eastAsia="Times New Roman"/>
                <w:color w:val="000000"/>
                <w:sz w:val="18"/>
                <w:szCs w:val="18"/>
                <w:vertAlign w:val="subscript"/>
                <w:lang w:eastAsia="zh-CN"/>
              </w:rPr>
              <w:t>available</w:t>
            </w:r>
            <w:proofErr w:type="spellEnd"/>
            <w:r w:rsidRPr="00C44F9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for network A requirements when MUSIM gaps are configured. (</w:t>
            </w:r>
            <w:proofErr w:type="gramStart"/>
            <w:r w:rsidRPr="00C44F9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vivo</w:t>
            </w:r>
            <w:proofErr w:type="gramEnd"/>
            <w:r w:rsidRPr="00C44F9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CMCC </w:t>
            </w:r>
            <w:proofErr w:type="spellStart"/>
            <w:r w:rsidRPr="00C44F9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xiaomi</w:t>
            </w:r>
            <w:proofErr w:type="spellEnd"/>
            <w:r w:rsidRPr="00C44F9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ZTE Ericsson oppo Huawei Nokia Qualcomm MTK)</w:t>
            </w:r>
          </w:p>
          <w:p w14:paraId="0DCFA2B0" w14:textId="77777777" w:rsidR="00C44F9E" w:rsidRPr="00C44F9E" w:rsidRDefault="00C44F9E" w:rsidP="00C44F9E">
            <w:pPr>
              <w:numPr>
                <w:ilvl w:val="1"/>
                <w:numId w:val="43"/>
              </w:numPr>
              <w:spacing w:after="0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 w:rsidRPr="00C44F9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P3: RAN4 to postpone the detail NW-A’s requirement discussion until RAN4 achieves the consensus on MUSIM gaps’ priority. (Ericsson Nokia)</w:t>
            </w:r>
          </w:p>
          <w:p w14:paraId="71A10430" w14:textId="77777777" w:rsidR="00C44F9E" w:rsidRPr="00C44F9E" w:rsidRDefault="00C44F9E" w:rsidP="00C44F9E">
            <w:pPr>
              <w:numPr>
                <w:ilvl w:val="1"/>
                <w:numId w:val="43"/>
              </w:numPr>
              <w:spacing w:after="0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 w:rsidRPr="00C44F9E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P4: RAN4 to further consider the L1/L3 measurement requirement when the configured MUSIM gaps have longer MGRP. (Ericsson)</w:t>
            </w:r>
          </w:p>
          <w:p w14:paraId="10B56239" w14:textId="43CEE5D8" w:rsidR="00FC3434" w:rsidRPr="005665D2" w:rsidRDefault="00C44F9E" w:rsidP="00C44F9E">
            <w:pPr>
              <w:spacing w:after="0"/>
              <w:rPr>
                <w:rFonts w:eastAsiaTheme="minorEastAsia"/>
                <w:lang w:val="en-US" w:eastAsia="zh-CN"/>
              </w:rPr>
            </w:pPr>
            <w:r w:rsidRPr="00C44F9E">
              <w:rPr>
                <w:rFonts w:eastAsia="Times New Roman"/>
                <w:i/>
                <w:iCs/>
                <w:color w:val="000000"/>
                <w:sz w:val="18"/>
                <w:szCs w:val="18"/>
                <w:lang w:val="en-US" w:eastAsia="zh-CN"/>
              </w:rPr>
              <w:t>Recommendations: Companies are encouraged to check P1 and P2</w:t>
            </w:r>
          </w:p>
        </w:tc>
      </w:tr>
    </w:tbl>
    <w:p w14:paraId="0D84963F" w14:textId="40D90679" w:rsidR="003548F1" w:rsidRPr="003123B3" w:rsidRDefault="003548F1" w:rsidP="00FC3434">
      <w:pPr>
        <w:spacing w:before="240" w:after="0"/>
        <w:jc w:val="both"/>
        <w:rPr>
          <w:lang w:val="en-US" w:eastAsia="zh-CN"/>
        </w:rPr>
      </w:pPr>
      <w:r w:rsidRPr="003123B3">
        <w:rPr>
          <w:lang w:val="en-US"/>
        </w:rPr>
        <w:t xml:space="preserve">In this contribution, we </w:t>
      </w:r>
      <w:r w:rsidR="00F822FA">
        <w:rPr>
          <w:lang w:val="en-US"/>
        </w:rPr>
        <w:t>will</w:t>
      </w:r>
      <w:r w:rsidRPr="003123B3">
        <w:rPr>
          <w:lang w:val="en-US"/>
        </w:rPr>
        <w:t xml:space="preserve"> </w:t>
      </w:r>
      <w:r w:rsidR="00CC246A">
        <w:rPr>
          <w:lang w:val="en-US"/>
        </w:rPr>
        <w:t xml:space="preserve">continue to </w:t>
      </w:r>
      <w:r w:rsidRPr="003123B3">
        <w:rPr>
          <w:lang w:val="en-US"/>
        </w:rPr>
        <w:t>discuss</w:t>
      </w:r>
      <w:r w:rsidR="002558C4" w:rsidRPr="003123B3">
        <w:rPr>
          <w:lang w:val="en-US"/>
        </w:rPr>
        <w:t xml:space="preserve"> </w:t>
      </w:r>
      <w:r w:rsidR="00CC246A">
        <w:rPr>
          <w:lang w:val="en-US"/>
        </w:rPr>
        <w:t xml:space="preserve">the </w:t>
      </w:r>
      <w:r w:rsidR="00433A90">
        <w:rPr>
          <w:lang w:val="en-US"/>
        </w:rPr>
        <w:t xml:space="preserve">general issues on </w:t>
      </w:r>
      <w:r w:rsidR="004525F1">
        <w:rPr>
          <w:lang w:val="en-US"/>
        </w:rPr>
        <w:t>NW-A’s</w:t>
      </w:r>
      <w:r w:rsidR="00784A06" w:rsidRPr="00784A06">
        <w:rPr>
          <w:lang w:val="en-US"/>
        </w:rPr>
        <w:t xml:space="preserve"> requirements for MUSIM gaps</w:t>
      </w:r>
      <w:r w:rsidRPr="003123B3">
        <w:rPr>
          <w:lang w:val="en-US"/>
        </w:rPr>
        <w:t xml:space="preserve">. </w:t>
      </w:r>
    </w:p>
    <w:p w14:paraId="72358C84" w14:textId="2500C829" w:rsidR="000F7055" w:rsidRDefault="000F7055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r>
        <w:t xml:space="preserve">General </w:t>
      </w:r>
    </w:p>
    <w:p w14:paraId="48530811" w14:textId="615D868A" w:rsidR="000F7055" w:rsidRDefault="00465374" w:rsidP="00A3335C">
      <w:pPr>
        <w:jc w:val="both"/>
      </w:pPr>
      <w:r>
        <w:t xml:space="preserve">The main </w:t>
      </w:r>
      <w:r w:rsidR="00654670">
        <w:t>impacts</w:t>
      </w:r>
      <w:r>
        <w:t xml:space="preserve"> </w:t>
      </w:r>
      <w:r w:rsidR="00654670">
        <w:t xml:space="preserve">to NW-A’s requirement </w:t>
      </w:r>
      <w:r w:rsidR="00D004E2">
        <w:t>due to</w:t>
      </w:r>
      <w:r>
        <w:t xml:space="preserve"> MUSIM gaps are as follow:</w:t>
      </w:r>
    </w:p>
    <w:p w14:paraId="5B06E7CA" w14:textId="0E60C5C8" w:rsidR="00353F03" w:rsidRPr="00D004E2" w:rsidRDefault="00D004E2" w:rsidP="00A3335C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0"/>
          <w:lang w:val="en-GB"/>
        </w:rPr>
        <w:t xml:space="preserve">Intra-frequency measurement </w:t>
      </w:r>
    </w:p>
    <w:p w14:paraId="66FD89B4" w14:textId="152CA633" w:rsidR="00D004E2" w:rsidRPr="00D004E2" w:rsidRDefault="00D004E2" w:rsidP="00A3335C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0"/>
          <w:lang w:val="en-GB"/>
        </w:rPr>
        <w:t>Inter-frequency measurement</w:t>
      </w:r>
    </w:p>
    <w:p w14:paraId="6CF0A1CE" w14:textId="25963A85" w:rsidR="00D004E2" w:rsidRPr="0002294C" w:rsidRDefault="00D004E2" w:rsidP="00A3335C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0"/>
          <w:lang w:val="en-GB"/>
        </w:rPr>
        <w:t>L1</w:t>
      </w:r>
      <w:r w:rsidR="0002294C">
        <w:rPr>
          <w:rFonts w:ascii="Times New Roman" w:hAnsi="Times New Roman"/>
          <w:sz w:val="20"/>
          <w:lang w:val="en-GB"/>
        </w:rPr>
        <w:t xml:space="preserve"> measurement</w:t>
      </w:r>
    </w:p>
    <w:p w14:paraId="0F4FBDD6" w14:textId="055C0CA0" w:rsidR="0002294C" w:rsidRPr="0002294C" w:rsidRDefault="0002294C" w:rsidP="00A3335C">
      <w:pPr>
        <w:jc w:val="both"/>
      </w:pPr>
      <w:r>
        <w:t xml:space="preserve">In Rel-17, RAN4 went through the measurement requirements when Con-MGs are introduced. </w:t>
      </w:r>
      <w:r w:rsidR="00B66834">
        <w:t xml:space="preserve">A unified method to count the available occasions in </w:t>
      </w:r>
      <w:r w:rsidR="003900E0">
        <w:t xml:space="preserve">time window W is defined. We </w:t>
      </w:r>
      <w:r w:rsidR="00433A90">
        <w:t>suggest</w:t>
      </w:r>
      <w:r w:rsidR="003900E0">
        <w:t xml:space="preserve"> </w:t>
      </w:r>
      <w:proofErr w:type="gramStart"/>
      <w:r w:rsidR="003900E0">
        <w:t>to follow</w:t>
      </w:r>
      <w:proofErr w:type="gramEnd"/>
      <w:r w:rsidR="003900E0">
        <w:t xml:space="preserve"> the same framework to </w:t>
      </w:r>
      <w:r w:rsidR="003A08E9">
        <w:t>update</w:t>
      </w:r>
      <w:r w:rsidR="003900E0">
        <w:t xml:space="preserve"> the</w:t>
      </w:r>
      <w:r w:rsidR="003A08E9">
        <w:t xml:space="preserve"> requirement with further consideration of MUSIM gaps.</w:t>
      </w:r>
      <w:r w:rsidR="00AB5920">
        <w:t xml:space="preserve"> However, there are still some uncertain aspects </w:t>
      </w:r>
      <w:r w:rsidR="00F61392">
        <w:t>since</w:t>
      </w:r>
      <w:r w:rsidR="00AB5920">
        <w:t xml:space="preserve"> no clear </w:t>
      </w:r>
      <w:r w:rsidR="00F61392">
        <w:t xml:space="preserve">UE behaviour </w:t>
      </w:r>
      <w:r w:rsidR="00B64753">
        <w:t>has</w:t>
      </w:r>
      <w:r w:rsidR="00F61392">
        <w:t xml:space="preserve"> defined when </w:t>
      </w:r>
      <w:r w:rsidR="00EC47AC">
        <w:t xml:space="preserve">multiple </w:t>
      </w:r>
      <w:r w:rsidR="00F61392">
        <w:t>MUSIM gap</w:t>
      </w:r>
      <w:r w:rsidR="00EC47AC">
        <w:t>s</w:t>
      </w:r>
      <w:r w:rsidR="00F61392">
        <w:t xml:space="preserve"> collide with NW-A’s MG.</w:t>
      </w:r>
      <w:r w:rsidR="00AE53AC">
        <w:t xml:space="preserve"> RAN4 </w:t>
      </w:r>
      <w:r w:rsidR="006A43B5">
        <w:t>can</w:t>
      </w:r>
      <w:r w:rsidR="00AE53AC">
        <w:t xml:space="preserve"> check the detail of </w:t>
      </w:r>
      <w:r w:rsidR="006A43B5">
        <w:t>L1/L3 parameters in the draft CR directly</w:t>
      </w:r>
      <w:r w:rsidR="00AE53AC">
        <w:t xml:space="preserve"> after the collision issue</w:t>
      </w:r>
      <w:r w:rsidR="00433A90">
        <w:t>s</w:t>
      </w:r>
      <w:r w:rsidR="00AE53AC">
        <w:t xml:space="preserve"> solved.</w:t>
      </w:r>
      <w:r w:rsidR="00B66834">
        <w:t xml:space="preserve"> </w:t>
      </w:r>
    </w:p>
    <w:p w14:paraId="40480296" w14:textId="1DB17CEA" w:rsidR="00BD499F" w:rsidRDefault="00BD499F" w:rsidP="00885592">
      <w:pPr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6" w:name="_Ref110885315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06021E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FB0EBA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670D21">
        <w:rPr>
          <w:rFonts w:asciiTheme="minorHAnsi" w:hAnsiTheme="minorHAnsi" w:cstheme="minorHAnsi"/>
          <w:b/>
          <w:bCs/>
          <w:i/>
          <w:szCs w:val="22"/>
        </w:rPr>
        <w:t>RAN4 to r</w:t>
      </w:r>
      <w:r w:rsidR="003B3ADE" w:rsidRPr="003B3ADE">
        <w:rPr>
          <w:rFonts w:asciiTheme="minorHAnsi" w:hAnsiTheme="minorHAnsi" w:cstheme="minorHAnsi"/>
          <w:b/>
          <w:bCs/>
          <w:i/>
          <w:szCs w:val="22"/>
        </w:rPr>
        <w:t>euse the principle in Rel-17 concurrent gaps WI as the baseline to define network A L1/L3 measurement requirements when MUSIM gaps are configured</w:t>
      </w:r>
      <w:r>
        <w:rPr>
          <w:rFonts w:asciiTheme="minorHAnsi" w:hAnsiTheme="minorHAnsi" w:cstheme="minorHAnsi"/>
          <w:b/>
          <w:bCs/>
          <w:i/>
          <w:szCs w:val="22"/>
        </w:rPr>
        <w:t>.</w:t>
      </w:r>
      <w:bookmarkEnd w:id="6"/>
    </w:p>
    <w:p w14:paraId="58AE6609" w14:textId="4D11429A" w:rsidR="00AE53AC" w:rsidRDefault="00AE53AC" w:rsidP="00885592">
      <w:pPr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7" w:name="_Ref118195549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06021E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to </w:t>
      </w:r>
      <w:r w:rsidR="006A43B5">
        <w:rPr>
          <w:rFonts w:asciiTheme="minorHAnsi" w:hAnsiTheme="minorHAnsi" w:cstheme="minorHAnsi"/>
          <w:b/>
          <w:bCs/>
          <w:i/>
          <w:szCs w:val="22"/>
        </w:rPr>
        <w:t>check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the </w:t>
      </w:r>
      <w:r w:rsidR="00D27E6D">
        <w:rPr>
          <w:rFonts w:asciiTheme="minorHAnsi" w:hAnsiTheme="minorHAnsi" w:cstheme="minorHAnsi"/>
          <w:b/>
          <w:bCs/>
          <w:i/>
          <w:szCs w:val="22"/>
        </w:rPr>
        <w:t xml:space="preserve">detail </w:t>
      </w:r>
      <w:r w:rsidR="006A43B5">
        <w:rPr>
          <w:rFonts w:asciiTheme="minorHAnsi" w:hAnsiTheme="minorHAnsi" w:cstheme="minorHAnsi"/>
          <w:b/>
          <w:bCs/>
          <w:i/>
          <w:szCs w:val="22"/>
        </w:rPr>
        <w:t>of L1/L3 measurement parameters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6A43B5">
        <w:rPr>
          <w:rFonts w:asciiTheme="minorHAnsi" w:hAnsiTheme="minorHAnsi" w:cstheme="minorHAnsi"/>
          <w:b/>
          <w:bCs/>
          <w:i/>
          <w:szCs w:val="22"/>
        </w:rPr>
        <w:t>in the CR after</w:t>
      </w:r>
      <w:r w:rsidR="00433A90">
        <w:rPr>
          <w:rFonts w:asciiTheme="minorHAnsi" w:hAnsiTheme="minorHAnsi" w:cstheme="minorHAnsi"/>
          <w:b/>
          <w:bCs/>
          <w:i/>
          <w:szCs w:val="22"/>
        </w:rPr>
        <w:t xml:space="preserve"> RAN4 achieves the consensus on MUSIM gaps’ </w:t>
      </w:r>
      <w:r w:rsidR="00FD585B">
        <w:rPr>
          <w:rFonts w:asciiTheme="minorHAnsi" w:hAnsiTheme="minorHAnsi" w:cstheme="minorHAnsi"/>
          <w:b/>
          <w:bCs/>
          <w:i/>
          <w:szCs w:val="22"/>
        </w:rPr>
        <w:t>collision rule</w:t>
      </w:r>
      <w:r w:rsidR="00571071">
        <w:rPr>
          <w:rFonts w:asciiTheme="minorHAnsi" w:hAnsiTheme="minorHAnsi" w:cstheme="minorHAnsi"/>
          <w:b/>
          <w:bCs/>
          <w:i/>
          <w:szCs w:val="22"/>
        </w:rPr>
        <w:t>.</w:t>
      </w:r>
      <w:bookmarkEnd w:id="7"/>
    </w:p>
    <w:p w14:paraId="1671DD9F" w14:textId="29B60B5B" w:rsidR="0080682F" w:rsidRDefault="0080682F" w:rsidP="00885592">
      <w:pPr>
        <w:jc w:val="both"/>
        <w:rPr>
          <w:rFonts w:asciiTheme="minorHAnsi" w:hAnsiTheme="minorHAnsi" w:cstheme="minorHAnsi"/>
          <w:iCs/>
          <w:szCs w:val="22"/>
        </w:rPr>
      </w:pPr>
      <w:r w:rsidRPr="00854D39">
        <w:rPr>
          <w:rFonts w:asciiTheme="minorHAnsi" w:hAnsiTheme="minorHAnsi" w:cstheme="minorHAnsi"/>
          <w:iCs/>
          <w:szCs w:val="22"/>
        </w:rPr>
        <w:t xml:space="preserve">Furthermore, considering the </w:t>
      </w:r>
      <w:r w:rsidR="00241AF3" w:rsidRPr="00854D39">
        <w:rPr>
          <w:rFonts w:asciiTheme="minorHAnsi" w:hAnsiTheme="minorHAnsi" w:cstheme="minorHAnsi"/>
          <w:iCs/>
          <w:szCs w:val="22"/>
        </w:rPr>
        <w:t>MUSIM gaps may have a long</w:t>
      </w:r>
      <w:r w:rsidR="00FD585B">
        <w:rPr>
          <w:rFonts w:asciiTheme="minorHAnsi" w:hAnsiTheme="minorHAnsi" w:cstheme="minorHAnsi"/>
          <w:iCs/>
          <w:szCs w:val="22"/>
        </w:rPr>
        <w:t>er</w:t>
      </w:r>
      <w:r w:rsidR="00241AF3" w:rsidRPr="00854D39">
        <w:rPr>
          <w:rFonts w:asciiTheme="minorHAnsi" w:hAnsiTheme="minorHAnsi" w:cstheme="minorHAnsi"/>
          <w:iCs/>
          <w:szCs w:val="22"/>
        </w:rPr>
        <w:t xml:space="preserve"> MGRP, such as </w:t>
      </w:r>
      <w:r w:rsidR="00854D39">
        <w:rPr>
          <w:rFonts w:asciiTheme="minorHAnsi" w:hAnsiTheme="minorHAnsi" w:cstheme="minorHAnsi"/>
          <w:iCs/>
          <w:szCs w:val="22"/>
        </w:rPr>
        <w:t>640ms</w:t>
      </w:r>
      <w:r w:rsidR="00FD585B">
        <w:rPr>
          <w:rFonts w:asciiTheme="minorHAnsi" w:hAnsiTheme="minorHAnsi" w:cstheme="minorHAnsi"/>
          <w:iCs/>
          <w:szCs w:val="22"/>
        </w:rPr>
        <w:t>, 1280ms</w:t>
      </w:r>
      <w:r w:rsidR="00241AF3" w:rsidRPr="00854D39">
        <w:rPr>
          <w:rFonts w:asciiTheme="minorHAnsi" w:hAnsiTheme="minorHAnsi" w:cstheme="minorHAnsi"/>
          <w:iCs/>
          <w:szCs w:val="22"/>
        </w:rPr>
        <w:t>, we think the collision issue mentioned by other companies is valid.</w:t>
      </w:r>
      <w:r w:rsidR="00854D39">
        <w:rPr>
          <w:rFonts w:asciiTheme="minorHAnsi" w:hAnsiTheme="minorHAnsi" w:cstheme="minorHAnsi"/>
          <w:iCs/>
          <w:szCs w:val="22"/>
        </w:rPr>
        <w:t xml:space="preserve"> For example, as the figure below, based on current R</w:t>
      </w:r>
      <w:r w:rsidR="005567A7">
        <w:rPr>
          <w:rFonts w:asciiTheme="minorHAnsi" w:hAnsiTheme="minorHAnsi" w:cstheme="minorHAnsi"/>
          <w:iCs/>
          <w:szCs w:val="22"/>
        </w:rPr>
        <w:t>el</w:t>
      </w:r>
      <w:r w:rsidR="00854D39">
        <w:rPr>
          <w:rFonts w:asciiTheme="minorHAnsi" w:hAnsiTheme="minorHAnsi" w:cstheme="minorHAnsi"/>
          <w:iCs/>
          <w:szCs w:val="22"/>
        </w:rPr>
        <w:t xml:space="preserve">-17 </w:t>
      </w:r>
      <w:proofErr w:type="spellStart"/>
      <w:r w:rsidR="00854D39">
        <w:rPr>
          <w:rFonts w:asciiTheme="minorHAnsi" w:hAnsiTheme="minorHAnsi" w:cstheme="minorHAnsi"/>
          <w:iCs/>
          <w:szCs w:val="22"/>
        </w:rPr>
        <w:t>Conllision</w:t>
      </w:r>
      <w:proofErr w:type="spellEnd"/>
      <w:r w:rsidR="00854D39">
        <w:rPr>
          <w:rFonts w:asciiTheme="minorHAnsi" w:hAnsiTheme="minorHAnsi" w:cstheme="minorHAnsi"/>
          <w:iCs/>
          <w:szCs w:val="22"/>
        </w:rPr>
        <w:t xml:space="preserve"> rule</w:t>
      </w:r>
      <w:r w:rsidR="005567A7">
        <w:rPr>
          <w:rFonts w:asciiTheme="minorHAnsi" w:hAnsiTheme="minorHAnsi" w:cstheme="minorHAnsi"/>
          <w:iCs/>
          <w:szCs w:val="22"/>
        </w:rPr>
        <w:t xml:space="preserve">, the </w:t>
      </w:r>
      <w:r w:rsidR="00EA5C63">
        <w:rPr>
          <w:rFonts w:asciiTheme="minorHAnsi" w:hAnsiTheme="minorHAnsi" w:cstheme="minorHAnsi"/>
          <w:iCs/>
          <w:szCs w:val="22"/>
        </w:rPr>
        <w:t xml:space="preserve">measurement </w:t>
      </w:r>
      <w:r w:rsidR="00EA5C63" w:rsidRPr="0084207A">
        <w:rPr>
          <w:lang w:eastAsia="zh-CN"/>
        </w:rPr>
        <w:t xml:space="preserve">window W of duration </w:t>
      </w:r>
      <w:proofErr w:type="gramStart"/>
      <w:r w:rsidR="00EA5C63" w:rsidRPr="0084207A">
        <w:rPr>
          <w:lang w:eastAsia="zh-CN"/>
        </w:rPr>
        <w:t>max(</w:t>
      </w:r>
      <w:proofErr w:type="gramEnd"/>
      <w:r w:rsidR="00EA5C63" w:rsidRPr="0084207A">
        <w:rPr>
          <w:rFonts w:hint="eastAsia"/>
          <w:lang w:eastAsia="zh-CN"/>
        </w:rPr>
        <w:t>SMTC period</w:t>
      </w:r>
      <w:r w:rsidR="00EA5C63" w:rsidRPr="0084207A">
        <w:rPr>
          <w:vertAlign w:val="subscript"/>
          <w:lang w:eastAsia="zh-CN"/>
        </w:rPr>
        <w:t xml:space="preserve">,  </w:t>
      </w:r>
      <w:proofErr w:type="spellStart"/>
      <w:r w:rsidR="00EA5C63" w:rsidRPr="0084207A">
        <w:rPr>
          <w:lang w:eastAsia="zh-CN"/>
        </w:rPr>
        <w:t>MGRP_max</w:t>
      </w:r>
      <w:proofErr w:type="spellEnd"/>
      <w:r w:rsidR="00EA5C63" w:rsidRPr="0084207A">
        <w:rPr>
          <w:lang w:eastAsia="zh-CN"/>
        </w:rPr>
        <w:t>)</w:t>
      </w:r>
      <w:r w:rsidR="00EA5C63">
        <w:rPr>
          <w:lang w:eastAsia="zh-CN"/>
        </w:rPr>
        <w:t xml:space="preserve"> = 640ms. </w:t>
      </w:r>
      <w:r w:rsidR="000D00B9">
        <w:rPr>
          <w:lang w:eastAsia="zh-CN"/>
        </w:rPr>
        <w:t xml:space="preserve">The effective measurement occasions within W </w:t>
      </w:r>
      <w:proofErr w:type="gramStart"/>
      <w:r w:rsidR="000D00B9">
        <w:rPr>
          <w:lang w:eastAsia="zh-CN"/>
        </w:rPr>
        <w:t>is</w:t>
      </w:r>
      <w:proofErr w:type="gramEnd"/>
      <w:r w:rsidR="000D00B9">
        <w:rPr>
          <w:lang w:eastAsia="zh-CN"/>
        </w:rPr>
        <w:t xml:space="preserve"> larger than the </w:t>
      </w:r>
      <w:r w:rsidR="00547558">
        <w:rPr>
          <w:lang w:eastAsia="zh-CN"/>
        </w:rPr>
        <w:t xml:space="preserve">minimum requirement measurement </w:t>
      </w:r>
      <w:r w:rsidR="00CD165B">
        <w:rPr>
          <w:lang w:eastAsia="zh-CN"/>
        </w:rPr>
        <w:t>samples (</w:t>
      </w:r>
      <w:r w:rsidR="00547558">
        <w:rPr>
          <w:lang w:eastAsia="zh-CN"/>
        </w:rPr>
        <w:t>5). If based on current logic, the measurement delay requirement will have unnecessary relax.</w:t>
      </w:r>
    </w:p>
    <w:p w14:paraId="0AA86DCD" w14:textId="58B57415" w:rsidR="00854D39" w:rsidRDefault="00854D39" w:rsidP="00854D39">
      <w:pPr>
        <w:jc w:val="center"/>
        <w:rPr>
          <w:rFonts w:asciiTheme="minorHAnsi" w:hAnsiTheme="minorHAnsi" w:cstheme="minorHAnsi"/>
          <w:iCs/>
          <w:szCs w:val="22"/>
        </w:rPr>
      </w:pPr>
      <w:r>
        <w:rPr>
          <w:rFonts w:asciiTheme="minorHAnsi" w:hAnsiTheme="minorHAnsi" w:cstheme="minorHAnsi"/>
          <w:iCs/>
          <w:noProof/>
          <w:szCs w:val="22"/>
        </w:rPr>
        <w:lastRenderedPageBreak/>
        <w:drawing>
          <wp:inline distT="0" distB="0" distL="0" distR="0" wp14:anchorId="778F58ED" wp14:editId="7B65D60E">
            <wp:extent cx="3914775" cy="131920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4989" cy="13260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33251E" w14:textId="264344E8" w:rsidR="00256C01" w:rsidRPr="00CD165B" w:rsidRDefault="00480AA6" w:rsidP="00CD165B">
      <w:pPr>
        <w:pStyle w:val="Caption"/>
        <w:jc w:val="center"/>
        <w:rPr>
          <w:rFonts w:asciiTheme="minorHAnsi" w:hAnsiTheme="minorHAnsi" w:cstheme="minorHAnsi"/>
          <w:b/>
          <w:bCs/>
          <w:i w:val="0"/>
          <w:iCs w:val="0"/>
          <w:color w:val="auto"/>
          <w:szCs w:val="22"/>
        </w:rPr>
      </w:pPr>
      <w:r w:rsidRPr="00CD165B">
        <w:rPr>
          <w:b/>
          <w:bCs/>
          <w:i w:val="0"/>
          <w:iCs w:val="0"/>
          <w:color w:val="auto"/>
        </w:rPr>
        <w:t xml:space="preserve">Figure </w:t>
      </w:r>
      <w:r w:rsidRPr="00CD165B">
        <w:rPr>
          <w:b/>
          <w:bCs/>
          <w:i w:val="0"/>
          <w:iCs w:val="0"/>
          <w:color w:val="auto"/>
        </w:rPr>
        <w:fldChar w:fldCharType="begin"/>
      </w:r>
      <w:r w:rsidRPr="00CD165B">
        <w:rPr>
          <w:b/>
          <w:bCs/>
          <w:i w:val="0"/>
          <w:iCs w:val="0"/>
          <w:color w:val="auto"/>
        </w:rPr>
        <w:instrText xml:space="preserve"> SEQ Figure \* ARABIC </w:instrText>
      </w:r>
      <w:r w:rsidRPr="00CD165B">
        <w:rPr>
          <w:b/>
          <w:bCs/>
          <w:i w:val="0"/>
          <w:iCs w:val="0"/>
          <w:color w:val="auto"/>
        </w:rPr>
        <w:fldChar w:fldCharType="separate"/>
      </w:r>
      <w:r w:rsidR="0006021E">
        <w:rPr>
          <w:b/>
          <w:bCs/>
          <w:i w:val="0"/>
          <w:iCs w:val="0"/>
          <w:noProof/>
          <w:color w:val="auto"/>
        </w:rPr>
        <w:t>1</w:t>
      </w:r>
      <w:r w:rsidRPr="00CD165B">
        <w:rPr>
          <w:b/>
          <w:bCs/>
          <w:i w:val="0"/>
          <w:iCs w:val="0"/>
          <w:color w:val="auto"/>
        </w:rPr>
        <w:fldChar w:fldCharType="end"/>
      </w:r>
      <w:r w:rsidRPr="00CD165B">
        <w:rPr>
          <w:b/>
          <w:bCs/>
          <w:i w:val="0"/>
          <w:iCs w:val="0"/>
          <w:color w:val="auto"/>
        </w:rPr>
        <w:t xml:space="preserve">. The collision between </w:t>
      </w:r>
      <w:r w:rsidR="00CD165B" w:rsidRPr="00CD165B">
        <w:rPr>
          <w:b/>
          <w:bCs/>
          <w:i w:val="0"/>
          <w:iCs w:val="0"/>
          <w:color w:val="auto"/>
        </w:rPr>
        <w:t xml:space="preserve">SMTC and </w:t>
      </w:r>
      <w:r w:rsidRPr="00CD165B">
        <w:rPr>
          <w:b/>
          <w:bCs/>
          <w:i w:val="0"/>
          <w:iCs w:val="0"/>
          <w:color w:val="auto"/>
        </w:rPr>
        <w:t>MUSIM gap</w:t>
      </w:r>
      <w:r w:rsidR="00CD165B" w:rsidRPr="00CD165B">
        <w:rPr>
          <w:b/>
          <w:bCs/>
          <w:i w:val="0"/>
          <w:iCs w:val="0"/>
          <w:color w:val="auto"/>
        </w:rPr>
        <w:t xml:space="preserve"> with longer MGRP</w:t>
      </w:r>
    </w:p>
    <w:p w14:paraId="217F4AA9" w14:textId="0466B51B" w:rsidR="003D15B0" w:rsidRPr="0006021E" w:rsidRDefault="003D15B0" w:rsidP="003D15B0">
      <w:pPr>
        <w:pStyle w:val="Caption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bookmarkStart w:id="8" w:name="_Ref142385306"/>
      <w:r w:rsidRPr="0006021E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Observation </w:t>
      </w:r>
      <w:r w:rsidRPr="0006021E">
        <w:rPr>
          <w:rFonts w:asciiTheme="minorHAnsi" w:hAnsiTheme="minorHAnsi" w:cstheme="minorHAnsi"/>
          <w:b/>
          <w:bCs/>
          <w:color w:val="auto"/>
          <w:sz w:val="20"/>
          <w:szCs w:val="20"/>
        </w:rPr>
        <w:fldChar w:fldCharType="begin"/>
      </w:r>
      <w:r w:rsidRPr="0006021E">
        <w:rPr>
          <w:rFonts w:asciiTheme="minorHAnsi" w:hAnsiTheme="minorHAnsi" w:cstheme="minorHAnsi"/>
          <w:b/>
          <w:bCs/>
          <w:color w:val="auto"/>
          <w:sz w:val="20"/>
          <w:szCs w:val="20"/>
        </w:rPr>
        <w:instrText xml:space="preserve"> SEQ Observation \* ARABIC </w:instrText>
      </w:r>
      <w:r w:rsidRPr="0006021E">
        <w:rPr>
          <w:rFonts w:asciiTheme="minorHAnsi" w:hAnsiTheme="minorHAnsi" w:cstheme="minorHAnsi"/>
          <w:b/>
          <w:bCs/>
          <w:color w:val="auto"/>
          <w:sz w:val="20"/>
          <w:szCs w:val="20"/>
        </w:rPr>
        <w:fldChar w:fldCharType="separate"/>
      </w:r>
      <w:r w:rsidR="0006021E">
        <w:rPr>
          <w:rFonts w:asciiTheme="minorHAnsi" w:hAnsiTheme="minorHAnsi" w:cstheme="minorHAnsi"/>
          <w:b/>
          <w:bCs/>
          <w:noProof/>
          <w:color w:val="auto"/>
          <w:sz w:val="20"/>
          <w:szCs w:val="20"/>
        </w:rPr>
        <w:t>1</w:t>
      </w:r>
      <w:r w:rsidRPr="0006021E">
        <w:rPr>
          <w:rFonts w:asciiTheme="minorHAnsi" w:hAnsiTheme="minorHAnsi" w:cstheme="minorHAnsi"/>
          <w:b/>
          <w:bCs/>
          <w:color w:val="auto"/>
          <w:sz w:val="20"/>
          <w:szCs w:val="20"/>
        </w:rPr>
        <w:fldChar w:fldCharType="end"/>
      </w:r>
      <w:r w:rsidRPr="0006021E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: </w:t>
      </w:r>
      <w:r w:rsidR="00256C01" w:rsidRPr="0006021E">
        <w:rPr>
          <w:rFonts w:asciiTheme="minorHAnsi" w:hAnsiTheme="minorHAnsi" w:cstheme="minorHAnsi"/>
          <w:b/>
          <w:bCs/>
          <w:color w:val="auto"/>
          <w:sz w:val="20"/>
          <w:szCs w:val="20"/>
        </w:rPr>
        <w:t>The L1/L3 measurement requirement will have u</w:t>
      </w:r>
      <w:r w:rsidRPr="0006021E">
        <w:rPr>
          <w:rFonts w:asciiTheme="minorHAnsi" w:hAnsiTheme="minorHAnsi" w:cstheme="minorHAnsi"/>
          <w:b/>
          <w:bCs/>
          <w:color w:val="auto"/>
          <w:sz w:val="20"/>
          <w:szCs w:val="20"/>
        </w:rPr>
        <w:t>nnecessary relax</w:t>
      </w:r>
      <w:r w:rsidR="00256C01" w:rsidRPr="0006021E">
        <w:rPr>
          <w:rFonts w:asciiTheme="minorHAnsi" w:hAnsiTheme="minorHAnsi" w:cstheme="minorHAnsi"/>
          <w:b/>
          <w:bCs/>
          <w:color w:val="auto"/>
          <w:sz w:val="20"/>
          <w:szCs w:val="20"/>
        </w:rPr>
        <w:t>ed</w:t>
      </w:r>
      <w:r w:rsidRPr="0006021E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 due to </w:t>
      </w:r>
      <w:r w:rsidR="00256C01" w:rsidRPr="0006021E">
        <w:rPr>
          <w:rFonts w:asciiTheme="minorHAnsi" w:hAnsiTheme="minorHAnsi" w:cstheme="minorHAnsi"/>
          <w:b/>
          <w:bCs/>
          <w:color w:val="auto"/>
          <w:sz w:val="20"/>
          <w:szCs w:val="20"/>
        </w:rPr>
        <w:t>long MGRP of MUSIM gaps.</w:t>
      </w:r>
      <w:bookmarkEnd w:id="8"/>
    </w:p>
    <w:p w14:paraId="77435F72" w14:textId="1A30B5E0" w:rsidR="00241AF3" w:rsidRPr="0080682F" w:rsidRDefault="00256C01" w:rsidP="00256C01">
      <w:pPr>
        <w:rPr>
          <w:rFonts w:asciiTheme="minorHAnsi" w:hAnsiTheme="minorHAnsi" w:cstheme="minorHAnsi"/>
          <w:iCs/>
          <w:lang w:eastAsia="x-none"/>
        </w:rPr>
      </w:pPr>
      <w:bookmarkStart w:id="9" w:name="_Ref133570545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06021E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to further consider the L1/L3 measurement requirement when the configured MUSIM gaps have longer MGRP.</w:t>
      </w:r>
      <w:bookmarkEnd w:id="9"/>
    </w:p>
    <w:p w14:paraId="41562493" w14:textId="77777777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20C5EFEC" w14:textId="1CD8BD6F" w:rsidR="003548F1" w:rsidRDefault="003548F1" w:rsidP="003548F1">
      <w:pPr>
        <w:jc w:val="both"/>
        <w:rPr>
          <w:lang w:val="en-US"/>
        </w:rPr>
      </w:pPr>
      <w:bookmarkStart w:id="10" w:name="_Hlk23953093"/>
      <w:r w:rsidRPr="006D5644">
        <w:rPr>
          <w:lang w:val="en-US"/>
        </w:rPr>
        <w:t xml:space="preserve">In this contribution, we have discussed the </w:t>
      </w:r>
      <w:r w:rsidR="008762DC">
        <w:rPr>
          <w:lang w:val="en-US"/>
        </w:rPr>
        <w:t>MUSIM gaps</w:t>
      </w:r>
      <w:r w:rsidRPr="006D5644">
        <w:rPr>
          <w:lang w:val="en-US"/>
        </w:rPr>
        <w:t xml:space="preserve"> requirements. Based on the discussions, we have made following proposals and observation</w:t>
      </w:r>
      <w:r w:rsidR="008762DC">
        <w:rPr>
          <w:lang w:val="en-US"/>
        </w:rPr>
        <w:t>s</w:t>
      </w:r>
      <w:r w:rsidRPr="006D5644">
        <w:rPr>
          <w:lang w:val="en-US"/>
        </w:rPr>
        <w:t>:</w:t>
      </w:r>
    </w:p>
    <w:p w14:paraId="00C8CBDD" w14:textId="0DFB8ECA" w:rsidR="0006021E" w:rsidRPr="0006021E" w:rsidRDefault="0006021E" w:rsidP="003548F1">
      <w:pPr>
        <w:jc w:val="both"/>
        <w:rPr>
          <w:i/>
          <w:iCs/>
          <w:lang w:val="en-US"/>
        </w:rPr>
      </w:pPr>
      <w:r w:rsidRPr="0006021E">
        <w:rPr>
          <w:i/>
          <w:iCs/>
          <w:lang w:val="en-US"/>
        </w:rPr>
        <w:fldChar w:fldCharType="begin"/>
      </w:r>
      <w:r w:rsidRPr="0006021E">
        <w:rPr>
          <w:i/>
          <w:iCs/>
          <w:lang w:val="en-US"/>
        </w:rPr>
        <w:instrText xml:space="preserve"> REF _Ref142385306 \h </w:instrText>
      </w:r>
      <w:r>
        <w:rPr>
          <w:i/>
          <w:iCs/>
          <w:lang w:val="en-US"/>
        </w:rPr>
        <w:instrText xml:space="preserve"> \* MERGEFORMAT </w:instrText>
      </w:r>
      <w:r w:rsidRPr="0006021E">
        <w:rPr>
          <w:i/>
          <w:iCs/>
          <w:lang w:val="en-US"/>
        </w:rPr>
      </w:r>
      <w:r w:rsidRPr="0006021E">
        <w:rPr>
          <w:i/>
          <w:iCs/>
          <w:lang w:val="en-US"/>
        </w:rPr>
        <w:fldChar w:fldCharType="separate"/>
      </w:r>
      <w:r w:rsidRPr="0006021E">
        <w:rPr>
          <w:rFonts w:asciiTheme="minorHAnsi" w:hAnsiTheme="minorHAnsi" w:cstheme="minorHAnsi"/>
          <w:b/>
          <w:bCs/>
          <w:i/>
          <w:iCs/>
        </w:rPr>
        <w:t xml:space="preserve">Observation </w:t>
      </w:r>
      <w:r w:rsidRPr="0006021E">
        <w:rPr>
          <w:rFonts w:asciiTheme="minorHAnsi" w:hAnsiTheme="minorHAnsi" w:cstheme="minorHAnsi"/>
          <w:b/>
          <w:bCs/>
          <w:i/>
          <w:iCs/>
          <w:noProof/>
        </w:rPr>
        <w:t>1</w:t>
      </w:r>
      <w:r w:rsidRPr="0006021E">
        <w:rPr>
          <w:rFonts w:asciiTheme="minorHAnsi" w:hAnsiTheme="minorHAnsi" w:cstheme="minorHAnsi"/>
          <w:b/>
          <w:bCs/>
          <w:i/>
          <w:iCs/>
        </w:rPr>
        <w:t>: The L1/L3 measurement requirement will have unnecessary relaxed due to long MGRP of MUSIM gaps.</w:t>
      </w:r>
      <w:r w:rsidRPr="0006021E">
        <w:rPr>
          <w:i/>
          <w:iCs/>
          <w:lang w:val="en-US"/>
        </w:rPr>
        <w:fldChar w:fldCharType="end"/>
      </w:r>
    </w:p>
    <w:p w14:paraId="41E81414" w14:textId="008A535F" w:rsidR="004728DB" w:rsidRDefault="00D27E6D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_Ref110885315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06021E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06021E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="0006021E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06021E">
        <w:rPr>
          <w:rFonts w:asciiTheme="minorHAnsi" w:hAnsiTheme="minorHAnsi" w:cstheme="minorHAnsi"/>
          <w:b/>
          <w:bCs/>
          <w:i/>
          <w:szCs w:val="22"/>
        </w:rPr>
        <w:t xml:space="preserve"> RAN4 to r</w:t>
      </w:r>
      <w:r w:rsidR="0006021E" w:rsidRPr="003B3ADE">
        <w:rPr>
          <w:rFonts w:asciiTheme="minorHAnsi" w:hAnsiTheme="minorHAnsi" w:cstheme="minorHAnsi"/>
          <w:b/>
          <w:bCs/>
          <w:i/>
          <w:szCs w:val="22"/>
        </w:rPr>
        <w:t>euse the principle in Rel-17 concurrent gaps WI as the baseline to define network A L1/L3 measurement requirements when MUSIM gaps are configured</w:t>
      </w:r>
      <w:r w:rsidR="0006021E">
        <w:rPr>
          <w:rFonts w:asciiTheme="minorHAnsi" w:hAnsiTheme="minorHAnsi" w:cstheme="minorHAnsi"/>
          <w:b/>
          <w:bCs/>
          <w:i/>
          <w:szCs w:val="22"/>
        </w:rPr>
        <w:t>.</w:t>
      </w:r>
      <w:r>
        <w:rPr>
          <w:lang w:val="en-US"/>
        </w:rPr>
        <w:fldChar w:fldCharType="end"/>
      </w:r>
    </w:p>
    <w:p w14:paraId="73AB4FBD" w14:textId="3E29EB09" w:rsidR="00D27E6D" w:rsidRDefault="00D27E6D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_Ref118195549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06021E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06021E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="0006021E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06021E">
        <w:rPr>
          <w:rFonts w:asciiTheme="minorHAnsi" w:hAnsiTheme="minorHAnsi" w:cstheme="minorHAnsi"/>
          <w:b/>
          <w:bCs/>
          <w:i/>
          <w:szCs w:val="22"/>
        </w:rPr>
        <w:t xml:space="preserve"> RAN4 to check the detail of L1/L3 measurement parameters in the CR after RAN4 achieves the consensus on MUSIM gaps’ collision rule.</w:t>
      </w:r>
      <w:r>
        <w:rPr>
          <w:lang w:val="en-US"/>
        </w:rPr>
        <w:fldChar w:fldCharType="end"/>
      </w:r>
    </w:p>
    <w:p w14:paraId="62E14D0F" w14:textId="5EE17477" w:rsidR="00CD165B" w:rsidRDefault="00CD165B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_Ref133570545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06021E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06021E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="0006021E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06021E">
        <w:rPr>
          <w:rFonts w:asciiTheme="minorHAnsi" w:hAnsiTheme="minorHAnsi" w:cstheme="minorHAnsi"/>
          <w:b/>
          <w:bCs/>
          <w:i/>
          <w:szCs w:val="22"/>
        </w:rPr>
        <w:t xml:space="preserve"> RAN4 to further consider the L1/L3 measurement requirement when the configured MUSIM gaps have longer MGRP.</w:t>
      </w:r>
      <w:r>
        <w:rPr>
          <w:lang w:val="en-US"/>
        </w:rPr>
        <w:fldChar w:fldCharType="end"/>
      </w:r>
    </w:p>
    <w:bookmarkEnd w:id="10"/>
    <w:p w14:paraId="764A0A8A" w14:textId="77777777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t>References</w:t>
      </w:r>
      <w:bookmarkEnd w:id="4"/>
      <w:bookmarkEnd w:id="5"/>
    </w:p>
    <w:p w14:paraId="6C1BD370" w14:textId="4E10881B" w:rsidR="00936CB1" w:rsidRPr="008762DC" w:rsidRDefault="00433A90" w:rsidP="004D11BD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bookmarkStart w:id="11" w:name="_Hlk126405572"/>
      <w:r w:rsidRPr="002A6876">
        <w:rPr>
          <w:rFonts w:ascii="Times New Roman" w:hAnsi="Times New Roman"/>
          <w:sz w:val="20"/>
          <w:szCs w:val="18"/>
        </w:rPr>
        <w:t>R4-2</w:t>
      </w:r>
      <w:bookmarkEnd w:id="11"/>
      <w:r w:rsidR="002C0923">
        <w:rPr>
          <w:rFonts w:ascii="Times New Roman" w:hAnsi="Times New Roman"/>
          <w:sz w:val="20"/>
          <w:szCs w:val="18"/>
        </w:rPr>
        <w:t>3</w:t>
      </w:r>
      <w:r w:rsidR="004A3FCC">
        <w:rPr>
          <w:rFonts w:ascii="Times New Roman" w:hAnsi="Times New Roman"/>
          <w:sz w:val="20"/>
          <w:szCs w:val="18"/>
        </w:rPr>
        <w:t>10165</w:t>
      </w:r>
      <w:r w:rsidR="00936CB1" w:rsidRPr="008762DC">
        <w:rPr>
          <w:rFonts w:ascii="Times New Roman" w:hAnsi="Times New Roman"/>
          <w:sz w:val="20"/>
          <w:szCs w:val="18"/>
        </w:rPr>
        <w:t>, “</w:t>
      </w:r>
      <w:r w:rsidR="00F92625" w:rsidRPr="00F92625">
        <w:rPr>
          <w:rFonts w:ascii="Times New Roman" w:hAnsi="Times New Roman"/>
          <w:sz w:val="20"/>
          <w:szCs w:val="18"/>
        </w:rPr>
        <w:t>WF on RRM requirements for Rel-17 MUSIM gaps</w:t>
      </w:r>
      <w:r w:rsidR="00936CB1" w:rsidRPr="008762DC">
        <w:rPr>
          <w:rFonts w:ascii="Times New Roman" w:hAnsi="Times New Roman"/>
          <w:sz w:val="20"/>
          <w:szCs w:val="18"/>
        </w:rPr>
        <w:t>”, Vivo</w:t>
      </w:r>
    </w:p>
    <w:p w14:paraId="14FB4DB9" w14:textId="4F7E13ED" w:rsidR="00343040" w:rsidRPr="003548F1" w:rsidRDefault="00343040" w:rsidP="003548F1">
      <w:pPr>
        <w:rPr>
          <w:lang w:val="en-US"/>
        </w:rPr>
      </w:pPr>
    </w:p>
    <w:sectPr w:rsidR="00343040" w:rsidRPr="003548F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9E3F4" w14:textId="77777777" w:rsidR="00EC67EA" w:rsidRDefault="00EC67EA">
      <w:r>
        <w:separator/>
      </w:r>
    </w:p>
  </w:endnote>
  <w:endnote w:type="continuationSeparator" w:id="0">
    <w:p w14:paraId="2DCC1D8B" w14:textId="77777777" w:rsidR="00EC67EA" w:rsidRDefault="00EC67EA">
      <w:r>
        <w:continuationSeparator/>
      </w:r>
    </w:p>
  </w:endnote>
  <w:endnote w:type="continuationNotice" w:id="1">
    <w:p w14:paraId="3D51CCE2" w14:textId="77777777" w:rsidR="00EC67EA" w:rsidRDefault="00EC67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98E55" w14:textId="77777777" w:rsidR="00EC67EA" w:rsidRDefault="00EC67EA">
      <w:r>
        <w:separator/>
      </w:r>
    </w:p>
  </w:footnote>
  <w:footnote w:type="continuationSeparator" w:id="0">
    <w:p w14:paraId="53263D48" w14:textId="77777777" w:rsidR="00EC67EA" w:rsidRDefault="00EC67EA">
      <w:r>
        <w:continuationSeparator/>
      </w:r>
    </w:p>
  </w:footnote>
  <w:footnote w:type="continuationNotice" w:id="1">
    <w:p w14:paraId="7DC7B042" w14:textId="77777777" w:rsidR="00EC67EA" w:rsidRDefault="00EC67E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335AE"/>
    <w:multiLevelType w:val="hybridMultilevel"/>
    <w:tmpl w:val="9C444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11226"/>
    <w:multiLevelType w:val="multilevel"/>
    <w:tmpl w:val="F154D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3465366"/>
    <w:multiLevelType w:val="multilevel"/>
    <w:tmpl w:val="74601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EA5231"/>
    <w:multiLevelType w:val="hybridMultilevel"/>
    <w:tmpl w:val="F092B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731D63"/>
    <w:multiLevelType w:val="multilevel"/>
    <w:tmpl w:val="382416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E5A47F9"/>
    <w:multiLevelType w:val="multilevel"/>
    <w:tmpl w:val="D4FA32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28F29BB"/>
    <w:multiLevelType w:val="multilevel"/>
    <w:tmpl w:val="4D7AA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66379BE"/>
    <w:multiLevelType w:val="multilevel"/>
    <w:tmpl w:val="A3321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B2502DB"/>
    <w:multiLevelType w:val="hybridMultilevel"/>
    <w:tmpl w:val="707CE992"/>
    <w:lvl w:ilvl="0" w:tplc="04090001">
      <w:start w:val="1"/>
      <w:numFmt w:val="bullet"/>
      <w:pStyle w:val="Heading3Underrubrik2H3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36E92"/>
    <w:multiLevelType w:val="hybridMultilevel"/>
    <w:tmpl w:val="505E8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E270AB"/>
    <w:multiLevelType w:val="multilevel"/>
    <w:tmpl w:val="1BE270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B7721"/>
    <w:multiLevelType w:val="hybridMultilevel"/>
    <w:tmpl w:val="DCF8C8F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273A54"/>
    <w:multiLevelType w:val="multilevel"/>
    <w:tmpl w:val="CA8AA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8E7734D"/>
    <w:multiLevelType w:val="multilevel"/>
    <w:tmpl w:val="2DB85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E617181"/>
    <w:multiLevelType w:val="multilevel"/>
    <w:tmpl w:val="875C7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2D72DC8"/>
    <w:multiLevelType w:val="multilevel"/>
    <w:tmpl w:val="3A76096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36F34C8E"/>
    <w:multiLevelType w:val="multilevel"/>
    <w:tmpl w:val="3C40D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E5C16CF"/>
    <w:multiLevelType w:val="multilevel"/>
    <w:tmpl w:val="90742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19C316E"/>
    <w:multiLevelType w:val="multilevel"/>
    <w:tmpl w:val="E5E4F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60F7678"/>
    <w:multiLevelType w:val="multilevel"/>
    <w:tmpl w:val="4F46CAB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6C00815"/>
    <w:multiLevelType w:val="multilevel"/>
    <w:tmpl w:val="6FBE369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ECD5873"/>
    <w:multiLevelType w:val="hybridMultilevel"/>
    <w:tmpl w:val="F4BA2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4E6827"/>
    <w:multiLevelType w:val="multilevel"/>
    <w:tmpl w:val="F7C4A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5DE72F7"/>
    <w:multiLevelType w:val="multilevel"/>
    <w:tmpl w:val="79BEEA0C"/>
    <w:lvl w:ilvl="0">
      <w:start w:val="1"/>
      <w:numFmt w:val="bullet"/>
      <w:lvlText w:val=""/>
      <w:lvlJc w:val="left"/>
      <w:pPr>
        <w:tabs>
          <w:tab w:val="num" w:pos="1232"/>
        </w:tabs>
        <w:ind w:left="123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952"/>
        </w:tabs>
        <w:ind w:left="1952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672"/>
        </w:tabs>
        <w:ind w:left="2672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392"/>
        </w:tabs>
        <w:ind w:left="339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112"/>
        </w:tabs>
        <w:ind w:left="411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832"/>
        </w:tabs>
        <w:ind w:left="483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552"/>
        </w:tabs>
        <w:ind w:left="555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272"/>
        </w:tabs>
        <w:ind w:left="627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992"/>
        </w:tabs>
        <w:ind w:left="6992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6151ABF"/>
    <w:multiLevelType w:val="multilevel"/>
    <w:tmpl w:val="93E4F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6AB1DB9"/>
    <w:multiLevelType w:val="multilevel"/>
    <w:tmpl w:val="F0D6C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F760420"/>
    <w:multiLevelType w:val="hybridMultilevel"/>
    <w:tmpl w:val="C7B4D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910B50"/>
    <w:multiLevelType w:val="multilevel"/>
    <w:tmpl w:val="3F786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2E41D45"/>
    <w:multiLevelType w:val="multilevel"/>
    <w:tmpl w:val="3DFEA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C2645B6"/>
    <w:multiLevelType w:val="multilevel"/>
    <w:tmpl w:val="5A40A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EF6300D"/>
    <w:multiLevelType w:val="multilevel"/>
    <w:tmpl w:val="5DFCF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1535AD8"/>
    <w:multiLevelType w:val="multilevel"/>
    <w:tmpl w:val="BAEA26B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4" w15:restartNumberingAfterBreak="0">
    <w:nsid w:val="71CA1FBE"/>
    <w:multiLevelType w:val="multilevel"/>
    <w:tmpl w:val="E474F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2806112"/>
    <w:multiLevelType w:val="multilevel"/>
    <w:tmpl w:val="60040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2C71936"/>
    <w:multiLevelType w:val="multilevel"/>
    <w:tmpl w:val="7D26A8D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color w:val="000000"/>
        <w:u w:val="none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7" w15:restartNumberingAfterBreak="0">
    <w:nsid w:val="7428700B"/>
    <w:multiLevelType w:val="multilevel"/>
    <w:tmpl w:val="702E1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50C21B9"/>
    <w:multiLevelType w:val="multilevel"/>
    <w:tmpl w:val="E61C5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85947B4"/>
    <w:multiLevelType w:val="hybridMultilevel"/>
    <w:tmpl w:val="2940E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DDE7FA0"/>
    <w:multiLevelType w:val="multilevel"/>
    <w:tmpl w:val="C1B6D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25885686">
    <w:abstractNumId w:val="40"/>
  </w:num>
  <w:num w:numId="2" w16cid:durableId="489563019">
    <w:abstractNumId w:val="4"/>
  </w:num>
  <w:num w:numId="3" w16cid:durableId="1027296373">
    <w:abstractNumId w:val="9"/>
  </w:num>
  <w:num w:numId="4" w16cid:durableId="201481992">
    <w:abstractNumId w:val="0"/>
  </w:num>
  <w:num w:numId="5" w16cid:durableId="2092044261">
    <w:abstractNumId w:val="35"/>
  </w:num>
  <w:num w:numId="6" w16cid:durableId="803474505">
    <w:abstractNumId w:val="2"/>
  </w:num>
  <w:num w:numId="7" w16cid:durableId="1568954147">
    <w:abstractNumId w:val="23"/>
  </w:num>
  <w:num w:numId="8" w16cid:durableId="739446369">
    <w:abstractNumId w:val="29"/>
  </w:num>
  <w:num w:numId="9" w16cid:durableId="2105570721">
    <w:abstractNumId w:val="26"/>
  </w:num>
  <w:num w:numId="10" w16cid:durableId="169104890">
    <w:abstractNumId w:val="38"/>
  </w:num>
  <w:num w:numId="11" w16cid:durableId="1131820558">
    <w:abstractNumId w:val="10"/>
  </w:num>
  <w:num w:numId="12" w16cid:durableId="743838335">
    <w:abstractNumId w:val="28"/>
  </w:num>
  <w:num w:numId="13" w16cid:durableId="1985156109">
    <w:abstractNumId w:val="22"/>
  </w:num>
  <w:num w:numId="14" w16cid:durableId="1302732585">
    <w:abstractNumId w:val="13"/>
  </w:num>
  <w:num w:numId="15" w16cid:durableId="707873684">
    <w:abstractNumId w:val="11"/>
  </w:num>
  <w:num w:numId="16" w16cid:durableId="544608872">
    <w:abstractNumId w:val="1"/>
  </w:num>
  <w:num w:numId="17" w16cid:durableId="1874997403">
    <w:abstractNumId w:val="39"/>
  </w:num>
  <w:num w:numId="18" w16cid:durableId="411511427">
    <w:abstractNumId w:val="8"/>
  </w:num>
  <w:num w:numId="19" w16cid:durableId="1259212238">
    <w:abstractNumId w:val="27"/>
  </w:num>
  <w:num w:numId="20" w16cid:durableId="2133668418">
    <w:abstractNumId w:val="12"/>
  </w:num>
  <w:num w:numId="21" w16cid:durableId="294524163">
    <w:abstractNumId w:val="3"/>
  </w:num>
  <w:num w:numId="22" w16cid:durableId="202909797">
    <w:abstractNumId w:val="7"/>
  </w:num>
  <w:num w:numId="23" w16cid:durableId="96102762">
    <w:abstractNumId w:val="20"/>
  </w:num>
  <w:num w:numId="24" w16cid:durableId="1131484199">
    <w:abstractNumId w:val="25"/>
  </w:num>
  <w:num w:numId="25" w16cid:durableId="1811049822">
    <w:abstractNumId w:val="16"/>
  </w:num>
  <w:num w:numId="26" w16cid:durableId="792675718">
    <w:abstractNumId w:val="14"/>
  </w:num>
  <w:num w:numId="27" w16cid:durableId="926690373">
    <w:abstractNumId w:val="21"/>
  </w:num>
  <w:num w:numId="28" w16cid:durableId="1995989600">
    <w:abstractNumId w:val="5"/>
  </w:num>
  <w:num w:numId="29" w16cid:durableId="797380191">
    <w:abstractNumId w:val="32"/>
  </w:num>
  <w:num w:numId="30" w16cid:durableId="741802782">
    <w:abstractNumId w:val="24"/>
  </w:num>
  <w:num w:numId="31" w16cid:durableId="2065252585">
    <w:abstractNumId w:val="33"/>
  </w:num>
  <w:num w:numId="32" w16cid:durableId="899708469">
    <w:abstractNumId w:val="19"/>
  </w:num>
  <w:num w:numId="33" w16cid:durableId="1723677821">
    <w:abstractNumId w:val="34"/>
  </w:num>
  <w:num w:numId="34" w16cid:durableId="214002852">
    <w:abstractNumId w:val="37"/>
  </w:num>
  <w:num w:numId="35" w16cid:durableId="196894804">
    <w:abstractNumId w:val="17"/>
  </w:num>
  <w:num w:numId="36" w16cid:durableId="119999898">
    <w:abstractNumId w:val="17"/>
  </w:num>
  <w:num w:numId="37" w16cid:durableId="1556043399">
    <w:abstractNumId w:val="36"/>
  </w:num>
  <w:num w:numId="38" w16cid:durableId="712584003">
    <w:abstractNumId w:val="18"/>
  </w:num>
  <w:num w:numId="39" w16cid:durableId="1447886854">
    <w:abstractNumId w:val="30"/>
  </w:num>
  <w:num w:numId="40" w16cid:durableId="660694676">
    <w:abstractNumId w:val="31"/>
  </w:num>
  <w:num w:numId="41" w16cid:durableId="1246569702">
    <w:abstractNumId w:val="41"/>
  </w:num>
  <w:num w:numId="42" w16cid:durableId="1170635184">
    <w:abstractNumId w:val="6"/>
  </w:num>
  <w:num w:numId="43" w16cid:durableId="662778751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E9"/>
    <w:rsid w:val="00000CDD"/>
    <w:rsid w:val="0000145D"/>
    <w:rsid w:val="00002099"/>
    <w:rsid w:val="000027B0"/>
    <w:rsid w:val="0000395F"/>
    <w:rsid w:val="00004470"/>
    <w:rsid w:val="00004A3D"/>
    <w:rsid w:val="00005EC6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E7B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94C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9EC"/>
    <w:rsid w:val="00027B07"/>
    <w:rsid w:val="00030A91"/>
    <w:rsid w:val="000319F0"/>
    <w:rsid w:val="00033103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CA4"/>
    <w:rsid w:val="00037F60"/>
    <w:rsid w:val="00040DFB"/>
    <w:rsid w:val="00043107"/>
    <w:rsid w:val="00043BBB"/>
    <w:rsid w:val="00043F3F"/>
    <w:rsid w:val="00044A1D"/>
    <w:rsid w:val="00045150"/>
    <w:rsid w:val="000455B9"/>
    <w:rsid w:val="000467E3"/>
    <w:rsid w:val="0004693A"/>
    <w:rsid w:val="000469D9"/>
    <w:rsid w:val="0004704B"/>
    <w:rsid w:val="00047B85"/>
    <w:rsid w:val="000500AD"/>
    <w:rsid w:val="00050D4E"/>
    <w:rsid w:val="00051619"/>
    <w:rsid w:val="0005176F"/>
    <w:rsid w:val="00051F4B"/>
    <w:rsid w:val="00051FAD"/>
    <w:rsid w:val="00051FF5"/>
    <w:rsid w:val="00052FA7"/>
    <w:rsid w:val="00052FAD"/>
    <w:rsid w:val="000531B2"/>
    <w:rsid w:val="0005410F"/>
    <w:rsid w:val="000543BC"/>
    <w:rsid w:val="00054512"/>
    <w:rsid w:val="0005475E"/>
    <w:rsid w:val="00055A47"/>
    <w:rsid w:val="00055E7A"/>
    <w:rsid w:val="00055FD0"/>
    <w:rsid w:val="00056B58"/>
    <w:rsid w:val="00057F2B"/>
    <w:rsid w:val="000600C9"/>
    <w:rsid w:val="0006021E"/>
    <w:rsid w:val="00060506"/>
    <w:rsid w:val="00060844"/>
    <w:rsid w:val="00060C29"/>
    <w:rsid w:val="00062366"/>
    <w:rsid w:val="00062731"/>
    <w:rsid w:val="00062B85"/>
    <w:rsid w:val="00062C4C"/>
    <w:rsid w:val="00062E39"/>
    <w:rsid w:val="0006329E"/>
    <w:rsid w:val="000638D6"/>
    <w:rsid w:val="00063F34"/>
    <w:rsid w:val="00064A3E"/>
    <w:rsid w:val="00064AE4"/>
    <w:rsid w:val="00064E7E"/>
    <w:rsid w:val="00064E9E"/>
    <w:rsid w:val="0006529E"/>
    <w:rsid w:val="00065A22"/>
    <w:rsid w:val="00066958"/>
    <w:rsid w:val="00067A21"/>
    <w:rsid w:val="000705E1"/>
    <w:rsid w:val="000707F7"/>
    <w:rsid w:val="00072457"/>
    <w:rsid w:val="00072E3F"/>
    <w:rsid w:val="00073DA3"/>
    <w:rsid w:val="0007541A"/>
    <w:rsid w:val="00075E04"/>
    <w:rsid w:val="00076035"/>
    <w:rsid w:val="00076F94"/>
    <w:rsid w:val="000770EC"/>
    <w:rsid w:val="00077EE5"/>
    <w:rsid w:val="00077EFD"/>
    <w:rsid w:val="00080A92"/>
    <w:rsid w:val="000815B8"/>
    <w:rsid w:val="00081F9F"/>
    <w:rsid w:val="000821DC"/>
    <w:rsid w:val="000825DC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34B"/>
    <w:rsid w:val="000A165C"/>
    <w:rsid w:val="000A1973"/>
    <w:rsid w:val="000A1EA8"/>
    <w:rsid w:val="000A1F60"/>
    <w:rsid w:val="000A2919"/>
    <w:rsid w:val="000A2D20"/>
    <w:rsid w:val="000A3B0C"/>
    <w:rsid w:val="000A40B8"/>
    <w:rsid w:val="000A4B84"/>
    <w:rsid w:val="000A4EAD"/>
    <w:rsid w:val="000A55A6"/>
    <w:rsid w:val="000A5C13"/>
    <w:rsid w:val="000A6096"/>
    <w:rsid w:val="000A60DD"/>
    <w:rsid w:val="000A6394"/>
    <w:rsid w:val="000A6611"/>
    <w:rsid w:val="000A6F55"/>
    <w:rsid w:val="000B0BFC"/>
    <w:rsid w:val="000B0D64"/>
    <w:rsid w:val="000B0F9E"/>
    <w:rsid w:val="000B1435"/>
    <w:rsid w:val="000B16F8"/>
    <w:rsid w:val="000B1E46"/>
    <w:rsid w:val="000B1ECC"/>
    <w:rsid w:val="000B21B8"/>
    <w:rsid w:val="000B2851"/>
    <w:rsid w:val="000B2B1F"/>
    <w:rsid w:val="000B37F1"/>
    <w:rsid w:val="000B46A2"/>
    <w:rsid w:val="000B488A"/>
    <w:rsid w:val="000B5449"/>
    <w:rsid w:val="000B5831"/>
    <w:rsid w:val="000B58A1"/>
    <w:rsid w:val="000B5DBE"/>
    <w:rsid w:val="000B5E32"/>
    <w:rsid w:val="000B7981"/>
    <w:rsid w:val="000C008B"/>
    <w:rsid w:val="000C038A"/>
    <w:rsid w:val="000C05ED"/>
    <w:rsid w:val="000C0DA1"/>
    <w:rsid w:val="000C1AF3"/>
    <w:rsid w:val="000C2F89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0B9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2DE"/>
    <w:rsid w:val="000E0A75"/>
    <w:rsid w:val="000E0E0D"/>
    <w:rsid w:val="000E1C4B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B73"/>
    <w:rsid w:val="000E67A9"/>
    <w:rsid w:val="000E6BF0"/>
    <w:rsid w:val="000F0AFD"/>
    <w:rsid w:val="000F169D"/>
    <w:rsid w:val="000F19ED"/>
    <w:rsid w:val="000F2647"/>
    <w:rsid w:val="000F2656"/>
    <w:rsid w:val="000F287F"/>
    <w:rsid w:val="000F2C56"/>
    <w:rsid w:val="000F2CA4"/>
    <w:rsid w:val="000F2EA8"/>
    <w:rsid w:val="000F3E19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32B4"/>
    <w:rsid w:val="00104DD5"/>
    <w:rsid w:val="00104F71"/>
    <w:rsid w:val="0010548D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82F"/>
    <w:rsid w:val="00115CC5"/>
    <w:rsid w:val="00115E64"/>
    <w:rsid w:val="00116A6E"/>
    <w:rsid w:val="00116EF2"/>
    <w:rsid w:val="00117D5C"/>
    <w:rsid w:val="001207A2"/>
    <w:rsid w:val="00120BF2"/>
    <w:rsid w:val="0012101E"/>
    <w:rsid w:val="00121193"/>
    <w:rsid w:val="00122CC0"/>
    <w:rsid w:val="00122DC3"/>
    <w:rsid w:val="00125366"/>
    <w:rsid w:val="001258D7"/>
    <w:rsid w:val="0012598B"/>
    <w:rsid w:val="00126210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BB7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50764"/>
    <w:rsid w:val="001508B4"/>
    <w:rsid w:val="001517C7"/>
    <w:rsid w:val="00151F61"/>
    <w:rsid w:val="0015229A"/>
    <w:rsid w:val="001526AD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10A2"/>
    <w:rsid w:val="00171339"/>
    <w:rsid w:val="00171705"/>
    <w:rsid w:val="00171FCF"/>
    <w:rsid w:val="00173053"/>
    <w:rsid w:val="001733B8"/>
    <w:rsid w:val="0017368F"/>
    <w:rsid w:val="001741DF"/>
    <w:rsid w:val="001766AD"/>
    <w:rsid w:val="001772CF"/>
    <w:rsid w:val="001800C0"/>
    <w:rsid w:val="001804B6"/>
    <w:rsid w:val="001808A4"/>
    <w:rsid w:val="0018133F"/>
    <w:rsid w:val="00181EFE"/>
    <w:rsid w:val="0018202F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514F"/>
    <w:rsid w:val="001A5183"/>
    <w:rsid w:val="001A51F1"/>
    <w:rsid w:val="001A5616"/>
    <w:rsid w:val="001A67AF"/>
    <w:rsid w:val="001A6804"/>
    <w:rsid w:val="001A740D"/>
    <w:rsid w:val="001A7548"/>
    <w:rsid w:val="001A7A70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103"/>
    <w:rsid w:val="001B41C7"/>
    <w:rsid w:val="001B44EF"/>
    <w:rsid w:val="001B4EA4"/>
    <w:rsid w:val="001B591A"/>
    <w:rsid w:val="001B5E4B"/>
    <w:rsid w:val="001B5FCD"/>
    <w:rsid w:val="001B620B"/>
    <w:rsid w:val="001B66C2"/>
    <w:rsid w:val="001B7A65"/>
    <w:rsid w:val="001B7B82"/>
    <w:rsid w:val="001C13E2"/>
    <w:rsid w:val="001C21C4"/>
    <w:rsid w:val="001C2204"/>
    <w:rsid w:val="001C3040"/>
    <w:rsid w:val="001C30B7"/>
    <w:rsid w:val="001C486E"/>
    <w:rsid w:val="001C4BAD"/>
    <w:rsid w:val="001C5023"/>
    <w:rsid w:val="001C5226"/>
    <w:rsid w:val="001C5F5E"/>
    <w:rsid w:val="001C5F9B"/>
    <w:rsid w:val="001C6580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3527"/>
    <w:rsid w:val="001E41F3"/>
    <w:rsid w:val="001E5566"/>
    <w:rsid w:val="001E5B07"/>
    <w:rsid w:val="001E5E0B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799"/>
    <w:rsid w:val="001F4B52"/>
    <w:rsid w:val="001F52C3"/>
    <w:rsid w:val="001F53D9"/>
    <w:rsid w:val="001F61E1"/>
    <w:rsid w:val="001F68FA"/>
    <w:rsid w:val="001F6ADC"/>
    <w:rsid w:val="001F7AA0"/>
    <w:rsid w:val="002003EE"/>
    <w:rsid w:val="00200410"/>
    <w:rsid w:val="00200D57"/>
    <w:rsid w:val="00200E19"/>
    <w:rsid w:val="0020172E"/>
    <w:rsid w:val="0020187B"/>
    <w:rsid w:val="00201A28"/>
    <w:rsid w:val="00201F04"/>
    <w:rsid w:val="002021AA"/>
    <w:rsid w:val="00202970"/>
    <w:rsid w:val="00202A21"/>
    <w:rsid w:val="00202B57"/>
    <w:rsid w:val="00202BB6"/>
    <w:rsid w:val="0020309E"/>
    <w:rsid w:val="00203446"/>
    <w:rsid w:val="00203B06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678"/>
    <w:rsid w:val="00213894"/>
    <w:rsid w:val="00213C9F"/>
    <w:rsid w:val="00213EA9"/>
    <w:rsid w:val="00214708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8C7"/>
    <w:rsid w:val="00225F04"/>
    <w:rsid w:val="002274D2"/>
    <w:rsid w:val="0022788F"/>
    <w:rsid w:val="00227F9C"/>
    <w:rsid w:val="002311F2"/>
    <w:rsid w:val="00232834"/>
    <w:rsid w:val="00232AF1"/>
    <w:rsid w:val="00232C37"/>
    <w:rsid w:val="00233C29"/>
    <w:rsid w:val="00234FF6"/>
    <w:rsid w:val="002356C8"/>
    <w:rsid w:val="00235D6D"/>
    <w:rsid w:val="00236802"/>
    <w:rsid w:val="002376D0"/>
    <w:rsid w:val="002408AF"/>
    <w:rsid w:val="00240D54"/>
    <w:rsid w:val="0024121F"/>
    <w:rsid w:val="002413CF"/>
    <w:rsid w:val="00241542"/>
    <w:rsid w:val="00241961"/>
    <w:rsid w:val="00241AF3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E4D"/>
    <w:rsid w:val="00246EE7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6C01"/>
    <w:rsid w:val="00257768"/>
    <w:rsid w:val="0026004D"/>
    <w:rsid w:val="0026013D"/>
    <w:rsid w:val="00260912"/>
    <w:rsid w:val="00260D07"/>
    <w:rsid w:val="00261347"/>
    <w:rsid w:val="002618B6"/>
    <w:rsid w:val="002619F8"/>
    <w:rsid w:val="00261A22"/>
    <w:rsid w:val="00262029"/>
    <w:rsid w:val="00262B1A"/>
    <w:rsid w:val="002630E0"/>
    <w:rsid w:val="00263B86"/>
    <w:rsid w:val="00263E6D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5BB"/>
    <w:rsid w:val="00267891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13B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FB5"/>
    <w:rsid w:val="0029126A"/>
    <w:rsid w:val="00291AC4"/>
    <w:rsid w:val="002925F7"/>
    <w:rsid w:val="00292933"/>
    <w:rsid w:val="00292B5B"/>
    <w:rsid w:val="0029323D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B19"/>
    <w:rsid w:val="002A6D98"/>
    <w:rsid w:val="002A7849"/>
    <w:rsid w:val="002A7D18"/>
    <w:rsid w:val="002B096D"/>
    <w:rsid w:val="002B09B6"/>
    <w:rsid w:val="002B0C57"/>
    <w:rsid w:val="002B0EB5"/>
    <w:rsid w:val="002B11B8"/>
    <w:rsid w:val="002B12F7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BEE"/>
    <w:rsid w:val="002B63C0"/>
    <w:rsid w:val="002B654C"/>
    <w:rsid w:val="002B7291"/>
    <w:rsid w:val="002B75F8"/>
    <w:rsid w:val="002B7860"/>
    <w:rsid w:val="002B7C43"/>
    <w:rsid w:val="002B7CEE"/>
    <w:rsid w:val="002C0923"/>
    <w:rsid w:val="002C0B09"/>
    <w:rsid w:val="002C0DDA"/>
    <w:rsid w:val="002C1706"/>
    <w:rsid w:val="002C196D"/>
    <w:rsid w:val="002C1C0D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C707A"/>
    <w:rsid w:val="002C7C52"/>
    <w:rsid w:val="002D00E5"/>
    <w:rsid w:val="002D0FBB"/>
    <w:rsid w:val="002D191A"/>
    <w:rsid w:val="002D231B"/>
    <w:rsid w:val="002D24EF"/>
    <w:rsid w:val="002D3880"/>
    <w:rsid w:val="002D3E0E"/>
    <w:rsid w:val="002D3F64"/>
    <w:rsid w:val="002D4074"/>
    <w:rsid w:val="002D447B"/>
    <w:rsid w:val="002D502E"/>
    <w:rsid w:val="002D5098"/>
    <w:rsid w:val="002D68DB"/>
    <w:rsid w:val="002D75CB"/>
    <w:rsid w:val="002D7EE4"/>
    <w:rsid w:val="002E0F49"/>
    <w:rsid w:val="002E1EE8"/>
    <w:rsid w:val="002E320F"/>
    <w:rsid w:val="002E33CD"/>
    <w:rsid w:val="002E3947"/>
    <w:rsid w:val="002E3B7C"/>
    <w:rsid w:val="002E4205"/>
    <w:rsid w:val="002E59A4"/>
    <w:rsid w:val="002E5F4D"/>
    <w:rsid w:val="002E6494"/>
    <w:rsid w:val="002E67F0"/>
    <w:rsid w:val="002E7C6B"/>
    <w:rsid w:val="002F088E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C0F"/>
    <w:rsid w:val="00302A2C"/>
    <w:rsid w:val="00302E56"/>
    <w:rsid w:val="003030DC"/>
    <w:rsid w:val="003036B5"/>
    <w:rsid w:val="003039DA"/>
    <w:rsid w:val="00303C0A"/>
    <w:rsid w:val="00304BCA"/>
    <w:rsid w:val="003052E9"/>
    <w:rsid w:val="00305409"/>
    <w:rsid w:val="00305CE8"/>
    <w:rsid w:val="003061E9"/>
    <w:rsid w:val="00306AFE"/>
    <w:rsid w:val="0030790D"/>
    <w:rsid w:val="00307CA4"/>
    <w:rsid w:val="00310823"/>
    <w:rsid w:val="00310A36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ADC"/>
    <w:rsid w:val="00316D63"/>
    <w:rsid w:val="003170B7"/>
    <w:rsid w:val="00317912"/>
    <w:rsid w:val="00320E87"/>
    <w:rsid w:val="0032110B"/>
    <w:rsid w:val="0032117D"/>
    <w:rsid w:val="00321A0E"/>
    <w:rsid w:val="00321E67"/>
    <w:rsid w:val="00322697"/>
    <w:rsid w:val="003230F1"/>
    <w:rsid w:val="0032441B"/>
    <w:rsid w:val="003244D1"/>
    <w:rsid w:val="00324CDB"/>
    <w:rsid w:val="00326021"/>
    <w:rsid w:val="0032778A"/>
    <w:rsid w:val="003279E0"/>
    <w:rsid w:val="003324CE"/>
    <w:rsid w:val="003324E0"/>
    <w:rsid w:val="00332928"/>
    <w:rsid w:val="00332CD8"/>
    <w:rsid w:val="0033318D"/>
    <w:rsid w:val="0033463A"/>
    <w:rsid w:val="003350E5"/>
    <w:rsid w:val="003352BA"/>
    <w:rsid w:val="00336875"/>
    <w:rsid w:val="00337988"/>
    <w:rsid w:val="00340BF6"/>
    <w:rsid w:val="00340E06"/>
    <w:rsid w:val="00341121"/>
    <w:rsid w:val="00341B75"/>
    <w:rsid w:val="00342210"/>
    <w:rsid w:val="0034253F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274B"/>
    <w:rsid w:val="003527CF"/>
    <w:rsid w:val="003536C1"/>
    <w:rsid w:val="00353F03"/>
    <w:rsid w:val="00353FBA"/>
    <w:rsid w:val="003548F1"/>
    <w:rsid w:val="0035635D"/>
    <w:rsid w:val="003563DC"/>
    <w:rsid w:val="00356899"/>
    <w:rsid w:val="00356BA0"/>
    <w:rsid w:val="0035760F"/>
    <w:rsid w:val="00357A4B"/>
    <w:rsid w:val="00360CD0"/>
    <w:rsid w:val="003613EC"/>
    <w:rsid w:val="00362568"/>
    <w:rsid w:val="00362738"/>
    <w:rsid w:val="00363F28"/>
    <w:rsid w:val="00364262"/>
    <w:rsid w:val="003645D7"/>
    <w:rsid w:val="0036497A"/>
    <w:rsid w:val="003649F1"/>
    <w:rsid w:val="00364F60"/>
    <w:rsid w:val="00366393"/>
    <w:rsid w:val="00366493"/>
    <w:rsid w:val="00367644"/>
    <w:rsid w:val="003678BD"/>
    <w:rsid w:val="00367B27"/>
    <w:rsid w:val="003707D3"/>
    <w:rsid w:val="00372D8C"/>
    <w:rsid w:val="00373587"/>
    <w:rsid w:val="003735BE"/>
    <w:rsid w:val="003739E3"/>
    <w:rsid w:val="00373DF7"/>
    <w:rsid w:val="003745C3"/>
    <w:rsid w:val="00374CB1"/>
    <w:rsid w:val="00375141"/>
    <w:rsid w:val="00375852"/>
    <w:rsid w:val="00376525"/>
    <w:rsid w:val="0037698A"/>
    <w:rsid w:val="00377090"/>
    <w:rsid w:val="003801B7"/>
    <w:rsid w:val="00380683"/>
    <w:rsid w:val="003807FC"/>
    <w:rsid w:val="00380E23"/>
    <w:rsid w:val="00380E2C"/>
    <w:rsid w:val="003810CA"/>
    <w:rsid w:val="003814E5"/>
    <w:rsid w:val="003819BD"/>
    <w:rsid w:val="00381B4C"/>
    <w:rsid w:val="00383123"/>
    <w:rsid w:val="00383682"/>
    <w:rsid w:val="00383D93"/>
    <w:rsid w:val="00383DA1"/>
    <w:rsid w:val="00383DBB"/>
    <w:rsid w:val="00384511"/>
    <w:rsid w:val="0038584C"/>
    <w:rsid w:val="00385BF6"/>
    <w:rsid w:val="00386A4B"/>
    <w:rsid w:val="00387B20"/>
    <w:rsid w:val="003900E0"/>
    <w:rsid w:val="003901EA"/>
    <w:rsid w:val="003905F3"/>
    <w:rsid w:val="003917CB"/>
    <w:rsid w:val="00391BA4"/>
    <w:rsid w:val="003926AA"/>
    <w:rsid w:val="003929F6"/>
    <w:rsid w:val="0039594E"/>
    <w:rsid w:val="00396C61"/>
    <w:rsid w:val="00396F39"/>
    <w:rsid w:val="003A004F"/>
    <w:rsid w:val="003A0682"/>
    <w:rsid w:val="003A073A"/>
    <w:rsid w:val="003A08E9"/>
    <w:rsid w:val="003A15D1"/>
    <w:rsid w:val="003A1C0C"/>
    <w:rsid w:val="003A1CE2"/>
    <w:rsid w:val="003A1D35"/>
    <w:rsid w:val="003A24BF"/>
    <w:rsid w:val="003A2642"/>
    <w:rsid w:val="003A30C5"/>
    <w:rsid w:val="003A312B"/>
    <w:rsid w:val="003A4085"/>
    <w:rsid w:val="003A4A87"/>
    <w:rsid w:val="003A4C43"/>
    <w:rsid w:val="003A4ECC"/>
    <w:rsid w:val="003A4F1C"/>
    <w:rsid w:val="003A5098"/>
    <w:rsid w:val="003A6CFB"/>
    <w:rsid w:val="003A71D6"/>
    <w:rsid w:val="003B02AC"/>
    <w:rsid w:val="003B06ED"/>
    <w:rsid w:val="003B07C4"/>
    <w:rsid w:val="003B1138"/>
    <w:rsid w:val="003B27A7"/>
    <w:rsid w:val="003B2A07"/>
    <w:rsid w:val="003B2BCF"/>
    <w:rsid w:val="003B2EAD"/>
    <w:rsid w:val="003B3048"/>
    <w:rsid w:val="003B306E"/>
    <w:rsid w:val="003B34E9"/>
    <w:rsid w:val="003B360F"/>
    <w:rsid w:val="003B374F"/>
    <w:rsid w:val="003B3ADE"/>
    <w:rsid w:val="003B3BF5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15B0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5ACF"/>
    <w:rsid w:val="003E5D3B"/>
    <w:rsid w:val="003E6276"/>
    <w:rsid w:val="003E705F"/>
    <w:rsid w:val="003E7A13"/>
    <w:rsid w:val="003E7A16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53E4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1D8"/>
    <w:rsid w:val="0040163E"/>
    <w:rsid w:val="00401A35"/>
    <w:rsid w:val="00402D68"/>
    <w:rsid w:val="00402E2E"/>
    <w:rsid w:val="004037E8"/>
    <w:rsid w:val="004040A8"/>
    <w:rsid w:val="004041C4"/>
    <w:rsid w:val="00404758"/>
    <w:rsid w:val="00404905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57C3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43D"/>
    <w:rsid w:val="0042414F"/>
    <w:rsid w:val="004242CA"/>
    <w:rsid w:val="004242F1"/>
    <w:rsid w:val="0042487B"/>
    <w:rsid w:val="004253A7"/>
    <w:rsid w:val="00426A9A"/>
    <w:rsid w:val="0042707A"/>
    <w:rsid w:val="0042747D"/>
    <w:rsid w:val="00427C49"/>
    <w:rsid w:val="004300A0"/>
    <w:rsid w:val="004303C3"/>
    <w:rsid w:val="00430CE9"/>
    <w:rsid w:val="004315EE"/>
    <w:rsid w:val="00431E13"/>
    <w:rsid w:val="004323CD"/>
    <w:rsid w:val="00432474"/>
    <w:rsid w:val="00432A6B"/>
    <w:rsid w:val="00432F7A"/>
    <w:rsid w:val="00433113"/>
    <w:rsid w:val="0043357A"/>
    <w:rsid w:val="00433A90"/>
    <w:rsid w:val="00434B77"/>
    <w:rsid w:val="004352EB"/>
    <w:rsid w:val="0043544E"/>
    <w:rsid w:val="00436371"/>
    <w:rsid w:val="00436A9F"/>
    <w:rsid w:val="004371BA"/>
    <w:rsid w:val="00437331"/>
    <w:rsid w:val="00440269"/>
    <w:rsid w:val="0044026A"/>
    <w:rsid w:val="004406DB"/>
    <w:rsid w:val="00441961"/>
    <w:rsid w:val="0044198C"/>
    <w:rsid w:val="00441EC5"/>
    <w:rsid w:val="00442447"/>
    <w:rsid w:val="00442A2C"/>
    <w:rsid w:val="00442D34"/>
    <w:rsid w:val="00443150"/>
    <w:rsid w:val="00443177"/>
    <w:rsid w:val="0044398C"/>
    <w:rsid w:val="00443B5F"/>
    <w:rsid w:val="00444678"/>
    <w:rsid w:val="00444831"/>
    <w:rsid w:val="00444916"/>
    <w:rsid w:val="00444983"/>
    <w:rsid w:val="0044550D"/>
    <w:rsid w:val="00446081"/>
    <w:rsid w:val="0044669D"/>
    <w:rsid w:val="00447E14"/>
    <w:rsid w:val="0045024A"/>
    <w:rsid w:val="004509F6"/>
    <w:rsid w:val="00450F99"/>
    <w:rsid w:val="00451F36"/>
    <w:rsid w:val="00452165"/>
    <w:rsid w:val="004525F1"/>
    <w:rsid w:val="004527EC"/>
    <w:rsid w:val="00452E98"/>
    <w:rsid w:val="00453394"/>
    <w:rsid w:val="0045381F"/>
    <w:rsid w:val="00453FE3"/>
    <w:rsid w:val="00454ABC"/>
    <w:rsid w:val="00454CCC"/>
    <w:rsid w:val="00455190"/>
    <w:rsid w:val="00455328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619"/>
    <w:rsid w:val="00462EDF"/>
    <w:rsid w:val="00463C0A"/>
    <w:rsid w:val="00464520"/>
    <w:rsid w:val="00464F27"/>
    <w:rsid w:val="004652BA"/>
    <w:rsid w:val="00465374"/>
    <w:rsid w:val="004664A1"/>
    <w:rsid w:val="00466F11"/>
    <w:rsid w:val="00467FA8"/>
    <w:rsid w:val="0047059F"/>
    <w:rsid w:val="00470D55"/>
    <w:rsid w:val="00471092"/>
    <w:rsid w:val="00471B88"/>
    <w:rsid w:val="00471C7C"/>
    <w:rsid w:val="004725B8"/>
    <w:rsid w:val="0047268C"/>
    <w:rsid w:val="004728DB"/>
    <w:rsid w:val="00472BA9"/>
    <w:rsid w:val="00473569"/>
    <w:rsid w:val="004739C0"/>
    <w:rsid w:val="00473E0E"/>
    <w:rsid w:val="00473FA1"/>
    <w:rsid w:val="004741A9"/>
    <w:rsid w:val="00474662"/>
    <w:rsid w:val="00474B67"/>
    <w:rsid w:val="00474CE1"/>
    <w:rsid w:val="00474DED"/>
    <w:rsid w:val="0047596F"/>
    <w:rsid w:val="004762DD"/>
    <w:rsid w:val="004767FC"/>
    <w:rsid w:val="0047733E"/>
    <w:rsid w:val="0047737D"/>
    <w:rsid w:val="00480639"/>
    <w:rsid w:val="0048071D"/>
    <w:rsid w:val="00480933"/>
    <w:rsid w:val="00480953"/>
    <w:rsid w:val="00480AA6"/>
    <w:rsid w:val="00480B01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172B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B1E"/>
    <w:rsid w:val="004A1958"/>
    <w:rsid w:val="004A2815"/>
    <w:rsid w:val="004A2BD6"/>
    <w:rsid w:val="004A398A"/>
    <w:rsid w:val="004A39FC"/>
    <w:rsid w:val="004A3FC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CE4"/>
    <w:rsid w:val="004B329D"/>
    <w:rsid w:val="004B3939"/>
    <w:rsid w:val="004B42D1"/>
    <w:rsid w:val="004B482A"/>
    <w:rsid w:val="004B49FD"/>
    <w:rsid w:val="004B4C95"/>
    <w:rsid w:val="004B4FE2"/>
    <w:rsid w:val="004B5B03"/>
    <w:rsid w:val="004B748A"/>
    <w:rsid w:val="004B7528"/>
    <w:rsid w:val="004B75B7"/>
    <w:rsid w:val="004B7F14"/>
    <w:rsid w:val="004C0356"/>
    <w:rsid w:val="004C1496"/>
    <w:rsid w:val="004C16D7"/>
    <w:rsid w:val="004C1BE2"/>
    <w:rsid w:val="004C1D54"/>
    <w:rsid w:val="004C2AA5"/>
    <w:rsid w:val="004C2AF8"/>
    <w:rsid w:val="004C353A"/>
    <w:rsid w:val="004C35DE"/>
    <w:rsid w:val="004C3964"/>
    <w:rsid w:val="004C4E81"/>
    <w:rsid w:val="004C5188"/>
    <w:rsid w:val="004C51F1"/>
    <w:rsid w:val="004C5806"/>
    <w:rsid w:val="004C600F"/>
    <w:rsid w:val="004C6CA9"/>
    <w:rsid w:val="004C6D19"/>
    <w:rsid w:val="004D0F63"/>
    <w:rsid w:val="004D0FE6"/>
    <w:rsid w:val="004D11BD"/>
    <w:rsid w:val="004D1AD3"/>
    <w:rsid w:val="004D218B"/>
    <w:rsid w:val="004D2A8A"/>
    <w:rsid w:val="004D2DDB"/>
    <w:rsid w:val="004D39AA"/>
    <w:rsid w:val="004D4CFF"/>
    <w:rsid w:val="004D50F4"/>
    <w:rsid w:val="004D59A5"/>
    <w:rsid w:val="004D68F9"/>
    <w:rsid w:val="004D74BF"/>
    <w:rsid w:val="004D7ADC"/>
    <w:rsid w:val="004E01DA"/>
    <w:rsid w:val="004E0389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42CC"/>
    <w:rsid w:val="004E4516"/>
    <w:rsid w:val="004E45CE"/>
    <w:rsid w:val="004E537A"/>
    <w:rsid w:val="004E57C6"/>
    <w:rsid w:val="004E5C4A"/>
    <w:rsid w:val="004E5EA6"/>
    <w:rsid w:val="004E6E42"/>
    <w:rsid w:val="004E7520"/>
    <w:rsid w:val="004F0400"/>
    <w:rsid w:val="004F11FA"/>
    <w:rsid w:val="004F1436"/>
    <w:rsid w:val="004F191F"/>
    <w:rsid w:val="004F1A59"/>
    <w:rsid w:val="004F1F01"/>
    <w:rsid w:val="004F2589"/>
    <w:rsid w:val="004F3748"/>
    <w:rsid w:val="004F3C70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62E"/>
    <w:rsid w:val="00500308"/>
    <w:rsid w:val="005009D0"/>
    <w:rsid w:val="00501473"/>
    <w:rsid w:val="00502095"/>
    <w:rsid w:val="005020B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3770"/>
    <w:rsid w:val="00513885"/>
    <w:rsid w:val="005146C3"/>
    <w:rsid w:val="00514756"/>
    <w:rsid w:val="00514D53"/>
    <w:rsid w:val="00514D73"/>
    <w:rsid w:val="00514E5C"/>
    <w:rsid w:val="00515562"/>
    <w:rsid w:val="005155D6"/>
    <w:rsid w:val="0051580D"/>
    <w:rsid w:val="0051681B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F8F"/>
    <w:rsid w:val="005246B1"/>
    <w:rsid w:val="00525E78"/>
    <w:rsid w:val="0052608E"/>
    <w:rsid w:val="00526C21"/>
    <w:rsid w:val="005276B7"/>
    <w:rsid w:val="0052777F"/>
    <w:rsid w:val="00527E8D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3905"/>
    <w:rsid w:val="005440D1"/>
    <w:rsid w:val="00544887"/>
    <w:rsid w:val="00544C58"/>
    <w:rsid w:val="00544FCB"/>
    <w:rsid w:val="005453BE"/>
    <w:rsid w:val="005458D3"/>
    <w:rsid w:val="0054676D"/>
    <w:rsid w:val="00547558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698"/>
    <w:rsid w:val="0055478F"/>
    <w:rsid w:val="0055506E"/>
    <w:rsid w:val="005551F7"/>
    <w:rsid w:val="005552C0"/>
    <w:rsid w:val="005567A7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65D2"/>
    <w:rsid w:val="005677DD"/>
    <w:rsid w:val="0057083A"/>
    <w:rsid w:val="0057094C"/>
    <w:rsid w:val="00570CCA"/>
    <w:rsid w:val="00571071"/>
    <w:rsid w:val="00571884"/>
    <w:rsid w:val="005726F5"/>
    <w:rsid w:val="00572D5A"/>
    <w:rsid w:val="00573585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1C5A"/>
    <w:rsid w:val="0059241F"/>
    <w:rsid w:val="00592B27"/>
    <w:rsid w:val="00592D74"/>
    <w:rsid w:val="0059308E"/>
    <w:rsid w:val="00593222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5F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50FA"/>
    <w:rsid w:val="005B5717"/>
    <w:rsid w:val="005B5FC2"/>
    <w:rsid w:val="005B70B1"/>
    <w:rsid w:val="005B7345"/>
    <w:rsid w:val="005B7488"/>
    <w:rsid w:val="005B782B"/>
    <w:rsid w:val="005C0314"/>
    <w:rsid w:val="005C0539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C7B03"/>
    <w:rsid w:val="005D0569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493D"/>
    <w:rsid w:val="005E4E74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821"/>
    <w:rsid w:val="005F48B1"/>
    <w:rsid w:val="005F509F"/>
    <w:rsid w:val="005F57E9"/>
    <w:rsid w:val="005F5E35"/>
    <w:rsid w:val="005F60A7"/>
    <w:rsid w:val="005F6A73"/>
    <w:rsid w:val="005F6B72"/>
    <w:rsid w:val="005F7500"/>
    <w:rsid w:val="005F758B"/>
    <w:rsid w:val="006003E1"/>
    <w:rsid w:val="00600409"/>
    <w:rsid w:val="00600EF9"/>
    <w:rsid w:val="00601005"/>
    <w:rsid w:val="0060112A"/>
    <w:rsid w:val="00602859"/>
    <w:rsid w:val="00602B8E"/>
    <w:rsid w:val="00602BA6"/>
    <w:rsid w:val="006030FE"/>
    <w:rsid w:val="006031BB"/>
    <w:rsid w:val="00603EC9"/>
    <w:rsid w:val="0060426B"/>
    <w:rsid w:val="006042DE"/>
    <w:rsid w:val="00604BAC"/>
    <w:rsid w:val="0060513D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25D5"/>
    <w:rsid w:val="00612661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23AF"/>
    <w:rsid w:val="0062265B"/>
    <w:rsid w:val="00622C04"/>
    <w:rsid w:val="00623F19"/>
    <w:rsid w:val="00624819"/>
    <w:rsid w:val="00624EC5"/>
    <w:rsid w:val="00625564"/>
    <w:rsid w:val="006257ED"/>
    <w:rsid w:val="00627128"/>
    <w:rsid w:val="00627F33"/>
    <w:rsid w:val="00630479"/>
    <w:rsid w:val="00630B18"/>
    <w:rsid w:val="00631943"/>
    <w:rsid w:val="00632040"/>
    <w:rsid w:val="00632A6F"/>
    <w:rsid w:val="006336F2"/>
    <w:rsid w:val="00633F9A"/>
    <w:rsid w:val="0063439C"/>
    <w:rsid w:val="00635038"/>
    <w:rsid w:val="00635290"/>
    <w:rsid w:val="00635815"/>
    <w:rsid w:val="00635C5D"/>
    <w:rsid w:val="0063649F"/>
    <w:rsid w:val="00636F27"/>
    <w:rsid w:val="00637BB3"/>
    <w:rsid w:val="00640C01"/>
    <w:rsid w:val="0064151D"/>
    <w:rsid w:val="00641669"/>
    <w:rsid w:val="00641F2C"/>
    <w:rsid w:val="0064251E"/>
    <w:rsid w:val="0064384A"/>
    <w:rsid w:val="00643C44"/>
    <w:rsid w:val="00644429"/>
    <w:rsid w:val="0064472F"/>
    <w:rsid w:val="00645485"/>
    <w:rsid w:val="0064566C"/>
    <w:rsid w:val="0064607F"/>
    <w:rsid w:val="006461F6"/>
    <w:rsid w:val="006464D9"/>
    <w:rsid w:val="0064673C"/>
    <w:rsid w:val="006479E9"/>
    <w:rsid w:val="00647E46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670"/>
    <w:rsid w:val="00654A9B"/>
    <w:rsid w:val="006552FD"/>
    <w:rsid w:val="00656CCB"/>
    <w:rsid w:val="00656E1B"/>
    <w:rsid w:val="0065731B"/>
    <w:rsid w:val="00657C80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D1D"/>
    <w:rsid w:val="00666DBC"/>
    <w:rsid w:val="00667010"/>
    <w:rsid w:val="00667188"/>
    <w:rsid w:val="00667285"/>
    <w:rsid w:val="00667483"/>
    <w:rsid w:val="006677E8"/>
    <w:rsid w:val="00670498"/>
    <w:rsid w:val="0067096B"/>
    <w:rsid w:val="00670D21"/>
    <w:rsid w:val="00670F20"/>
    <w:rsid w:val="00671EB8"/>
    <w:rsid w:val="0067220C"/>
    <w:rsid w:val="006724EF"/>
    <w:rsid w:val="006738C3"/>
    <w:rsid w:val="00674233"/>
    <w:rsid w:val="00675EB0"/>
    <w:rsid w:val="00675FB0"/>
    <w:rsid w:val="0067659A"/>
    <w:rsid w:val="0067757A"/>
    <w:rsid w:val="00677D04"/>
    <w:rsid w:val="00677E4C"/>
    <w:rsid w:val="00681593"/>
    <w:rsid w:val="00681AC4"/>
    <w:rsid w:val="0068296F"/>
    <w:rsid w:val="00682C60"/>
    <w:rsid w:val="00683937"/>
    <w:rsid w:val="006850E9"/>
    <w:rsid w:val="006851E9"/>
    <w:rsid w:val="00685C36"/>
    <w:rsid w:val="00686133"/>
    <w:rsid w:val="00686896"/>
    <w:rsid w:val="00686D09"/>
    <w:rsid w:val="006879AF"/>
    <w:rsid w:val="00687F92"/>
    <w:rsid w:val="00690236"/>
    <w:rsid w:val="006907A4"/>
    <w:rsid w:val="00690901"/>
    <w:rsid w:val="00690DF0"/>
    <w:rsid w:val="00691350"/>
    <w:rsid w:val="0069399F"/>
    <w:rsid w:val="00693C24"/>
    <w:rsid w:val="00694755"/>
    <w:rsid w:val="00694D79"/>
    <w:rsid w:val="00695056"/>
    <w:rsid w:val="00695237"/>
    <w:rsid w:val="00695808"/>
    <w:rsid w:val="0069598A"/>
    <w:rsid w:val="00696791"/>
    <w:rsid w:val="00696F36"/>
    <w:rsid w:val="006A0792"/>
    <w:rsid w:val="006A0C8A"/>
    <w:rsid w:val="006A15DB"/>
    <w:rsid w:val="006A1707"/>
    <w:rsid w:val="006A1A8D"/>
    <w:rsid w:val="006A1F9C"/>
    <w:rsid w:val="006A2808"/>
    <w:rsid w:val="006A2819"/>
    <w:rsid w:val="006A2FFE"/>
    <w:rsid w:val="006A43B5"/>
    <w:rsid w:val="006A477D"/>
    <w:rsid w:val="006A6028"/>
    <w:rsid w:val="006A6104"/>
    <w:rsid w:val="006A6A2F"/>
    <w:rsid w:val="006A6D08"/>
    <w:rsid w:val="006A709D"/>
    <w:rsid w:val="006A790F"/>
    <w:rsid w:val="006B1456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6C9E"/>
    <w:rsid w:val="006B6D49"/>
    <w:rsid w:val="006B789E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3742"/>
    <w:rsid w:val="006C3854"/>
    <w:rsid w:val="006C3955"/>
    <w:rsid w:val="006C467C"/>
    <w:rsid w:val="006C47E7"/>
    <w:rsid w:val="006C4D2B"/>
    <w:rsid w:val="006C60F5"/>
    <w:rsid w:val="006C6797"/>
    <w:rsid w:val="006C715A"/>
    <w:rsid w:val="006D01D3"/>
    <w:rsid w:val="006D1198"/>
    <w:rsid w:val="006D1C90"/>
    <w:rsid w:val="006D1FC7"/>
    <w:rsid w:val="006D21D1"/>
    <w:rsid w:val="006D270B"/>
    <w:rsid w:val="006D2D88"/>
    <w:rsid w:val="006D306E"/>
    <w:rsid w:val="006D3A3A"/>
    <w:rsid w:val="006D3A6D"/>
    <w:rsid w:val="006D48E9"/>
    <w:rsid w:val="006D5644"/>
    <w:rsid w:val="006D5730"/>
    <w:rsid w:val="006D633E"/>
    <w:rsid w:val="006D6BE3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6FC"/>
    <w:rsid w:val="00701C5B"/>
    <w:rsid w:val="00703659"/>
    <w:rsid w:val="00703CF2"/>
    <w:rsid w:val="0070403C"/>
    <w:rsid w:val="0070411E"/>
    <w:rsid w:val="00704269"/>
    <w:rsid w:val="0070427F"/>
    <w:rsid w:val="00705424"/>
    <w:rsid w:val="0070628F"/>
    <w:rsid w:val="00706710"/>
    <w:rsid w:val="007071F5"/>
    <w:rsid w:val="00707CC1"/>
    <w:rsid w:val="00710268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D20"/>
    <w:rsid w:val="00715F3C"/>
    <w:rsid w:val="00715F69"/>
    <w:rsid w:val="007165A0"/>
    <w:rsid w:val="0071673F"/>
    <w:rsid w:val="0071768C"/>
    <w:rsid w:val="007177A6"/>
    <w:rsid w:val="00717A21"/>
    <w:rsid w:val="00717E58"/>
    <w:rsid w:val="00720190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30E3"/>
    <w:rsid w:val="00723E83"/>
    <w:rsid w:val="00724112"/>
    <w:rsid w:val="00724636"/>
    <w:rsid w:val="00725237"/>
    <w:rsid w:val="007263B5"/>
    <w:rsid w:val="00726803"/>
    <w:rsid w:val="00726993"/>
    <w:rsid w:val="00727328"/>
    <w:rsid w:val="00727E73"/>
    <w:rsid w:val="007313DF"/>
    <w:rsid w:val="00731510"/>
    <w:rsid w:val="007319D5"/>
    <w:rsid w:val="007331C7"/>
    <w:rsid w:val="00733BB9"/>
    <w:rsid w:val="00734345"/>
    <w:rsid w:val="007346E0"/>
    <w:rsid w:val="00734E3F"/>
    <w:rsid w:val="007352B6"/>
    <w:rsid w:val="00735465"/>
    <w:rsid w:val="007359B7"/>
    <w:rsid w:val="00735B72"/>
    <w:rsid w:val="007362B9"/>
    <w:rsid w:val="007365DD"/>
    <w:rsid w:val="00737D6B"/>
    <w:rsid w:val="00737E04"/>
    <w:rsid w:val="00740B2D"/>
    <w:rsid w:val="00740FE8"/>
    <w:rsid w:val="0074196E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47E0"/>
    <w:rsid w:val="0075520C"/>
    <w:rsid w:val="00755C0C"/>
    <w:rsid w:val="0076004E"/>
    <w:rsid w:val="007607A4"/>
    <w:rsid w:val="007619A2"/>
    <w:rsid w:val="00762378"/>
    <w:rsid w:val="007634C8"/>
    <w:rsid w:val="00764266"/>
    <w:rsid w:val="00764659"/>
    <w:rsid w:val="007648DC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5F"/>
    <w:rsid w:val="0077174D"/>
    <w:rsid w:val="007719C9"/>
    <w:rsid w:val="00771D02"/>
    <w:rsid w:val="0077233A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6328"/>
    <w:rsid w:val="00776E5F"/>
    <w:rsid w:val="00780437"/>
    <w:rsid w:val="007809CB"/>
    <w:rsid w:val="007817A5"/>
    <w:rsid w:val="00782036"/>
    <w:rsid w:val="00782254"/>
    <w:rsid w:val="007827DF"/>
    <w:rsid w:val="007829D9"/>
    <w:rsid w:val="0078320C"/>
    <w:rsid w:val="00783DD5"/>
    <w:rsid w:val="00784537"/>
    <w:rsid w:val="00784A06"/>
    <w:rsid w:val="00785940"/>
    <w:rsid w:val="00785FE5"/>
    <w:rsid w:val="0078668A"/>
    <w:rsid w:val="0079092B"/>
    <w:rsid w:val="00790AA4"/>
    <w:rsid w:val="0079108B"/>
    <w:rsid w:val="007919B5"/>
    <w:rsid w:val="00791BFD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5CF9"/>
    <w:rsid w:val="00796520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2404"/>
    <w:rsid w:val="007A27FB"/>
    <w:rsid w:val="007A2F3E"/>
    <w:rsid w:val="007A2F5B"/>
    <w:rsid w:val="007A3211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2271"/>
    <w:rsid w:val="007B2612"/>
    <w:rsid w:val="007B2B4E"/>
    <w:rsid w:val="007B2D50"/>
    <w:rsid w:val="007B2D64"/>
    <w:rsid w:val="007B336B"/>
    <w:rsid w:val="007B351E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B00"/>
    <w:rsid w:val="007D3DDB"/>
    <w:rsid w:val="007D3EF3"/>
    <w:rsid w:val="007D4544"/>
    <w:rsid w:val="007D4FDF"/>
    <w:rsid w:val="007D5A25"/>
    <w:rsid w:val="007D5D98"/>
    <w:rsid w:val="007D6754"/>
    <w:rsid w:val="007D6781"/>
    <w:rsid w:val="007D6A07"/>
    <w:rsid w:val="007D6B49"/>
    <w:rsid w:val="007D6D3F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F5D"/>
    <w:rsid w:val="007E6286"/>
    <w:rsid w:val="007E78D5"/>
    <w:rsid w:val="007E7B60"/>
    <w:rsid w:val="007F087A"/>
    <w:rsid w:val="007F08F5"/>
    <w:rsid w:val="007F20F6"/>
    <w:rsid w:val="007F2F89"/>
    <w:rsid w:val="007F32B1"/>
    <w:rsid w:val="007F3DAB"/>
    <w:rsid w:val="007F4677"/>
    <w:rsid w:val="007F4A6D"/>
    <w:rsid w:val="007F4E11"/>
    <w:rsid w:val="007F63C8"/>
    <w:rsid w:val="007F7200"/>
    <w:rsid w:val="007F7C4C"/>
    <w:rsid w:val="007F7C71"/>
    <w:rsid w:val="00800C5B"/>
    <w:rsid w:val="00801717"/>
    <w:rsid w:val="0080296D"/>
    <w:rsid w:val="008036C0"/>
    <w:rsid w:val="00803783"/>
    <w:rsid w:val="00804120"/>
    <w:rsid w:val="00804F83"/>
    <w:rsid w:val="00805214"/>
    <w:rsid w:val="0080593B"/>
    <w:rsid w:val="00805A3F"/>
    <w:rsid w:val="008066FA"/>
    <w:rsid w:val="008066FB"/>
    <w:rsid w:val="0080682F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E25"/>
    <w:rsid w:val="00822010"/>
    <w:rsid w:val="008225B3"/>
    <w:rsid w:val="00822602"/>
    <w:rsid w:val="008231B8"/>
    <w:rsid w:val="00823EC0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46E"/>
    <w:rsid w:val="00830614"/>
    <w:rsid w:val="00830771"/>
    <w:rsid w:val="00830921"/>
    <w:rsid w:val="00831D41"/>
    <w:rsid w:val="00832320"/>
    <w:rsid w:val="00832512"/>
    <w:rsid w:val="00833C77"/>
    <w:rsid w:val="0083409D"/>
    <w:rsid w:val="008342E4"/>
    <w:rsid w:val="0083492C"/>
    <w:rsid w:val="008352C9"/>
    <w:rsid w:val="008368DF"/>
    <w:rsid w:val="00836B28"/>
    <w:rsid w:val="00836ECA"/>
    <w:rsid w:val="00837400"/>
    <w:rsid w:val="0084087A"/>
    <w:rsid w:val="00840C34"/>
    <w:rsid w:val="008411FB"/>
    <w:rsid w:val="00841533"/>
    <w:rsid w:val="00841859"/>
    <w:rsid w:val="008419BD"/>
    <w:rsid w:val="00841F75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EBE"/>
    <w:rsid w:val="008527ED"/>
    <w:rsid w:val="00852EAD"/>
    <w:rsid w:val="00853694"/>
    <w:rsid w:val="00853977"/>
    <w:rsid w:val="00853ACF"/>
    <w:rsid w:val="00853B65"/>
    <w:rsid w:val="00853B79"/>
    <w:rsid w:val="00853FA1"/>
    <w:rsid w:val="008544CB"/>
    <w:rsid w:val="008547BB"/>
    <w:rsid w:val="00854D39"/>
    <w:rsid w:val="0085516D"/>
    <w:rsid w:val="0085523B"/>
    <w:rsid w:val="00855297"/>
    <w:rsid w:val="0085547D"/>
    <w:rsid w:val="00855748"/>
    <w:rsid w:val="00856BAA"/>
    <w:rsid w:val="008574D6"/>
    <w:rsid w:val="00860500"/>
    <w:rsid w:val="00860B95"/>
    <w:rsid w:val="0086103D"/>
    <w:rsid w:val="0086143C"/>
    <w:rsid w:val="00861562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7B2A"/>
    <w:rsid w:val="0088211D"/>
    <w:rsid w:val="0088217E"/>
    <w:rsid w:val="008822A3"/>
    <w:rsid w:val="008828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696D"/>
    <w:rsid w:val="00886A6A"/>
    <w:rsid w:val="00886FAD"/>
    <w:rsid w:val="008877EA"/>
    <w:rsid w:val="0088781B"/>
    <w:rsid w:val="00887858"/>
    <w:rsid w:val="00890655"/>
    <w:rsid w:val="00891363"/>
    <w:rsid w:val="0089211F"/>
    <w:rsid w:val="008922A1"/>
    <w:rsid w:val="008926D5"/>
    <w:rsid w:val="00892AED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6C7F"/>
    <w:rsid w:val="00897825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6E3"/>
    <w:rsid w:val="008A38AE"/>
    <w:rsid w:val="008A4AF8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619"/>
    <w:rsid w:val="008C3943"/>
    <w:rsid w:val="008C3990"/>
    <w:rsid w:val="008C3AF1"/>
    <w:rsid w:val="008C4115"/>
    <w:rsid w:val="008C4545"/>
    <w:rsid w:val="008C49FA"/>
    <w:rsid w:val="008C4F28"/>
    <w:rsid w:val="008C543F"/>
    <w:rsid w:val="008C5E9C"/>
    <w:rsid w:val="008C6AC0"/>
    <w:rsid w:val="008C6EF4"/>
    <w:rsid w:val="008C7124"/>
    <w:rsid w:val="008C762E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F8E"/>
    <w:rsid w:val="008D7124"/>
    <w:rsid w:val="008D7305"/>
    <w:rsid w:val="008D7C17"/>
    <w:rsid w:val="008D7C88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5027"/>
    <w:rsid w:val="008E5147"/>
    <w:rsid w:val="008E565C"/>
    <w:rsid w:val="008E5A63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3682"/>
    <w:rsid w:val="00903B46"/>
    <w:rsid w:val="00903E00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90D"/>
    <w:rsid w:val="00914C81"/>
    <w:rsid w:val="00915F9C"/>
    <w:rsid w:val="009161D4"/>
    <w:rsid w:val="00916583"/>
    <w:rsid w:val="009176E4"/>
    <w:rsid w:val="00920482"/>
    <w:rsid w:val="00922084"/>
    <w:rsid w:val="00922DE3"/>
    <w:rsid w:val="0092317E"/>
    <w:rsid w:val="00923192"/>
    <w:rsid w:val="00923296"/>
    <w:rsid w:val="009233C5"/>
    <w:rsid w:val="0092419C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1539"/>
    <w:rsid w:val="009323D1"/>
    <w:rsid w:val="0093279D"/>
    <w:rsid w:val="00932845"/>
    <w:rsid w:val="0093290D"/>
    <w:rsid w:val="009337E2"/>
    <w:rsid w:val="00933EC9"/>
    <w:rsid w:val="0093465F"/>
    <w:rsid w:val="009348D9"/>
    <w:rsid w:val="00934A3F"/>
    <w:rsid w:val="00934C28"/>
    <w:rsid w:val="00935BA2"/>
    <w:rsid w:val="00935CB5"/>
    <w:rsid w:val="00935F46"/>
    <w:rsid w:val="00935F80"/>
    <w:rsid w:val="00936062"/>
    <w:rsid w:val="00936426"/>
    <w:rsid w:val="00936CB1"/>
    <w:rsid w:val="0093736D"/>
    <w:rsid w:val="00940507"/>
    <w:rsid w:val="00940C82"/>
    <w:rsid w:val="00940EA4"/>
    <w:rsid w:val="00941AE4"/>
    <w:rsid w:val="00941C8B"/>
    <w:rsid w:val="009428B4"/>
    <w:rsid w:val="00942A89"/>
    <w:rsid w:val="009430FF"/>
    <w:rsid w:val="00943F8B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2D9"/>
    <w:rsid w:val="009512EE"/>
    <w:rsid w:val="00951332"/>
    <w:rsid w:val="00951947"/>
    <w:rsid w:val="009519B8"/>
    <w:rsid w:val="009528A4"/>
    <w:rsid w:val="00952E6B"/>
    <w:rsid w:val="0095390B"/>
    <w:rsid w:val="00954C74"/>
    <w:rsid w:val="00955544"/>
    <w:rsid w:val="00955B21"/>
    <w:rsid w:val="00956165"/>
    <w:rsid w:val="009564D6"/>
    <w:rsid w:val="009566BB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660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8ED"/>
    <w:rsid w:val="009662C6"/>
    <w:rsid w:val="009662E8"/>
    <w:rsid w:val="009662EB"/>
    <w:rsid w:val="009667AF"/>
    <w:rsid w:val="00966C4D"/>
    <w:rsid w:val="00967D32"/>
    <w:rsid w:val="00967FCA"/>
    <w:rsid w:val="00970D8E"/>
    <w:rsid w:val="00970EC6"/>
    <w:rsid w:val="00971BAF"/>
    <w:rsid w:val="00971E17"/>
    <w:rsid w:val="00972145"/>
    <w:rsid w:val="009723CC"/>
    <w:rsid w:val="009729A5"/>
    <w:rsid w:val="00972E86"/>
    <w:rsid w:val="00974237"/>
    <w:rsid w:val="009742C8"/>
    <w:rsid w:val="00975053"/>
    <w:rsid w:val="00975BBB"/>
    <w:rsid w:val="009776EE"/>
    <w:rsid w:val="009777D9"/>
    <w:rsid w:val="009808A2"/>
    <w:rsid w:val="009811CE"/>
    <w:rsid w:val="0098188F"/>
    <w:rsid w:val="009828FE"/>
    <w:rsid w:val="00982BD6"/>
    <w:rsid w:val="009837FE"/>
    <w:rsid w:val="00985260"/>
    <w:rsid w:val="0098535C"/>
    <w:rsid w:val="0098580E"/>
    <w:rsid w:val="00986BE3"/>
    <w:rsid w:val="00986C8F"/>
    <w:rsid w:val="00990326"/>
    <w:rsid w:val="00990561"/>
    <w:rsid w:val="0099081C"/>
    <w:rsid w:val="00990C15"/>
    <w:rsid w:val="009918E3"/>
    <w:rsid w:val="00991B88"/>
    <w:rsid w:val="00991D70"/>
    <w:rsid w:val="0099250C"/>
    <w:rsid w:val="00992B7B"/>
    <w:rsid w:val="00992C50"/>
    <w:rsid w:val="00992DD7"/>
    <w:rsid w:val="00992F9B"/>
    <w:rsid w:val="0099461C"/>
    <w:rsid w:val="00994A63"/>
    <w:rsid w:val="00994B13"/>
    <w:rsid w:val="00995E4E"/>
    <w:rsid w:val="0099606D"/>
    <w:rsid w:val="0099651F"/>
    <w:rsid w:val="00997179"/>
    <w:rsid w:val="00997593"/>
    <w:rsid w:val="00997BC1"/>
    <w:rsid w:val="009A04CC"/>
    <w:rsid w:val="009A0747"/>
    <w:rsid w:val="009A0EE2"/>
    <w:rsid w:val="009A276A"/>
    <w:rsid w:val="009A2DEB"/>
    <w:rsid w:val="009A3168"/>
    <w:rsid w:val="009A3564"/>
    <w:rsid w:val="009A3F74"/>
    <w:rsid w:val="009A579D"/>
    <w:rsid w:val="009A5B43"/>
    <w:rsid w:val="009A6109"/>
    <w:rsid w:val="009A6811"/>
    <w:rsid w:val="009A6F8D"/>
    <w:rsid w:val="009A7C8E"/>
    <w:rsid w:val="009A7FEA"/>
    <w:rsid w:val="009B02B8"/>
    <w:rsid w:val="009B05F4"/>
    <w:rsid w:val="009B0981"/>
    <w:rsid w:val="009B14E0"/>
    <w:rsid w:val="009B1AF2"/>
    <w:rsid w:val="009B2AC7"/>
    <w:rsid w:val="009B2B7D"/>
    <w:rsid w:val="009B2C74"/>
    <w:rsid w:val="009B2E8E"/>
    <w:rsid w:val="009B4CCF"/>
    <w:rsid w:val="009B5909"/>
    <w:rsid w:val="009B5C55"/>
    <w:rsid w:val="009B6468"/>
    <w:rsid w:val="009B7DB1"/>
    <w:rsid w:val="009C0BA5"/>
    <w:rsid w:val="009C0D95"/>
    <w:rsid w:val="009C266B"/>
    <w:rsid w:val="009C3156"/>
    <w:rsid w:val="009C3E47"/>
    <w:rsid w:val="009C44D6"/>
    <w:rsid w:val="009C5A15"/>
    <w:rsid w:val="009C69CD"/>
    <w:rsid w:val="009C6CCD"/>
    <w:rsid w:val="009C7030"/>
    <w:rsid w:val="009C7E54"/>
    <w:rsid w:val="009C7EA1"/>
    <w:rsid w:val="009D02C9"/>
    <w:rsid w:val="009D0A87"/>
    <w:rsid w:val="009D2E10"/>
    <w:rsid w:val="009D3332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E00D0"/>
    <w:rsid w:val="009E0B99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930"/>
    <w:rsid w:val="009E794F"/>
    <w:rsid w:val="009E7D9A"/>
    <w:rsid w:val="009F0087"/>
    <w:rsid w:val="009F047D"/>
    <w:rsid w:val="009F061C"/>
    <w:rsid w:val="009F0C8A"/>
    <w:rsid w:val="009F1714"/>
    <w:rsid w:val="009F1E33"/>
    <w:rsid w:val="009F216D"/>
    <w:rsid w:val="009F2D35"/>
    <w:rsid w:val="009F2EEC"/>
    <w:rsid w:val="009F3316"/>
    <w:rsid w:val="009F3706"/>
    <w:rsid w:val="009F4388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5D3B"/>
    <w:rsid w:val="00A16566"/>
    <w:rsid w:val="00A17FF8"/>
    <w:rsid w:val="00A213E5"/>
    <w:rsid w:val="00A218D7"/>
    <w:rsid w:val="00A22337"/>
    <w:rsid w:val="00A224E8"/>
    <w:rsid w:val="00A22504"/>
    <w:rsid w:val="00A22999"/>
    <w:rsid w:val="00A22BCC"/>
    <w:rsid w:val="00A23F68"/>
    <w:rsid w:val="00A23FEF"/>
    <w:rsid w:val="00A24032"/>
    <w:rsid w:val="00A2410C"/>
    <w:rsid w:val="00A24548"/>
    <w:rsid w:val="00A246B6"/>
    <w:rsid w:val="00A24C96"/>
    <w:rsid w:val="00A24DBA"/>
    <w:rsid w:val="00A26054"/>
    <w:rsid w:val="00A26FEA"/>
    <w:rsid w:val="00A272D7"/>
    <w:rsid w:val="00A27530"/>
    <w:rsid w:val="00A27CB4"/>
    <w:rsid w:val="00A31721"/>
    <w:rsid w:val="00A323EF"/>
    <w:rsid w:val="00A3249F"/>
    <w:rsid w:val="00A3271F"/>
    <w:rsid w:val="00A327EA"/>
    <w:rsid w:val="00A328BA"/>
    <w:rsid w:val="00A32976"/>
    <w:rsid w:val="00A32A88"/>
    <w:rsid w:val="00A3335C"/>
    <w:rsid w:val="00A33834"/>
    <w:rsid w:val="00A3450C"/>
    <w:rsid w:val="00A3474E"/>
    <w:rsid w:val="00A35F56"/>
    <w:rsid w:val="00A36590"/>
    <w:rsid w:val="00A36CB6"/>
    <w:rsid w:val="00A377FB"/>
    <w:rsid w:val="00A3788C"/>
    <w:rsid w:val="00A37999"/>
    <w:rsid w:val="00A40211"/>
    <w:rsid w:val="00A40AE3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99"/>
    <w:rsid w:val="00A46D3A"/>
    <w:rsid w:val="00A472FC"/>
    <w:rsid w:val="00A478F4"/>
    <w:rsid w:val="00A47E70"/>
    <w:rsid w:val="00A50196"/>
    <w:rsid w:val="00A507A5"/>
    <w:rsid w:val="00A50B79"/>
    <w:rsid w:val="00A50F50"/>
    <w:rsid w:val="00A517CE"/>
    <w:rsid w:val="00A51DAC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C3"/>
    <w:rsid w:val="00A669B0"/>
    <w:rsid w:val="00A679EC"/>
    <w:rsid w:val="00A67D8A"/>
    <w:rsid w:val="00A67FD9"/>
    <w:rsid w:val="00A7003F"/>
    <w:rsid w:val="00A700BF"/>
    <w:rsid w:val="00A70B1D"/>
    <w:rsid w:val="00A7172B"/>
    <w:rsid w:val="00A720EA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3013"/>
    <w:rsid w:val="00A839AE"/>
    <w:rsid w:val="00A83E09"/>
    <w:rsid w:val="00A844EA"/>
    <w:rsid w:val="00A84A3A"/>
    <w:rsid w:val="00A84B77"/>
    <w:rsid w:val="00A84E42"/>
    <w:rsid w:val="00A854F7"/>
    <w:rsid w:val="00A8690E"/>
    <w:rsid w:val="00A87366"/>
    <w:rsid w:val="00A90543"/>
    <w:rsid w:val="00A906BA"/>
    <w:rsid w:val="00A90CD8"/>
    <w:rsid w:val="00A90E87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A0446"/>
    <w:rsid w:val="00AA0E65"/>
    <w:rsid w:val="00AA2805"/>
    <w:rsid w:val="00AA29D5"/>
    <w:rsid w:val="00AA332D"/>
    <w:rsid w:val="00AA3521"/>
    <w:rsid w:val="00AA3750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4538"/>
    <w:rsid w:val="00AB46D7"/>
    <w:rsid w:val="00AB475E"/>
    <w:rsid w:val="00AB574A"/>
    <w:rsid w:val="00AB5920"/>
    <w:rsid w:val="00AB5973"/>
    <w:rsid w:val="00AB73DE"/>
    <w:rsid w:val="00AB7F28"/>
    <w:rsid w:val="00AC005B"/>
    <w:rsid w:val="00AC0F5C"/>
    <w:rsid w:val="00AC10DA"/>
    <w:rsid w:val="00AC1419"/>
    <w:rsid w:val="00AC1496"/>
    <w:rsid w:val="00AC1E75"/>
    <w:rsid w:val="00AC1FA7"/>
    <w:rsid w:val="00AC2E5A"/>
    <w:rsid w:val="00AC30F1"/>
    <w:rsid w:val="00AC3161"/>
    <w:rsid w:val="00AC38E7"/>
    <w:rsid w:val="00AC3E78"/>
    <w:rsid w:val="00AC410C"/>
    <w:rsid w:val="00AC42ED"/>
    <w:rsid w:val="00AC5BB5"/>
    <w:rsid w:val="00AC5F94"/>
    <w:rsid w:val="00AC5FA7"/>
    <w:rsid w:val="00AC7258"/>
    <w:rsid w:val="00AC7E77"/>
    <w:rsid w:val="00AD08BA"/>
    <w:rsid w:val="00AD097C"/>
    <w:rsid w:val="00AD0B52"/>
    <w:rsid w:val="00AD0C1F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331"/>
    <w:rsid w:val="00AD637F"/>
    <w:rsid w:val="00AD6714"/>
    <w:rsid w:val="00AD74E6"/>
    <w:rsid w:val="00AD79D0"/>
    <w:rsid w:val="00AD7E63"/>
    <w:rsid w:val="00AE0FC4"/>
    <w:rsid w:val="00AE1008"/>
    <w:rsid w:val="00AE1011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3AC"/>
    <w:rsid w:val="00AE54BA"/>
    <w:rsid w:val="00AE56A7"/>
    <w:rsid w:val="00AE5F0C"/>
    <w:rsid w:val="00AE6786"/>
    <w:rsid w:val="00AE6CEB"/>
    <w:rsid w:val="00AE7026"/>
    <w:rsid w:val="00AE7564"/>
    <w:rsid w:val="00AE7D0C"/>
    <w:rsid w:val="00AF05A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B0079F"/>
    <w:rsid w:val="00B01449"/>
    <w:rsid w:val="00B016A4"/>
    <w:rsid w:val="00B019AC"/>
    <w:rsid w:val="00B0220F"/>
    <w:rsid w:val="00B02264"/>
    <w:rsid w:val="00B033E1"/>
    <w:rsid w:val="00B0341B"/>
    <w:rsid w:val="00B038C8"/>
    <w:rsid w:val="00B03922"/>
    <w:rsid w:val="00B03E42"/>
    <w:rsid w:val="00B04186"/>
    <w:rsid w:val="00B04D56"/>
    <w:rsid w:val="00B06825"/>
    <w:rsid w:val="00B06BAD"/>
    <w:rsid w:val="00B07856"/>
    <w:rsid w:val="00B07C71"/>
    <w:rsid w:val="00B10334"/>
    <w:rsid w:val="00B11521"/>
    <w:rsid w:val="00B11E28"/>
    <w:rsid w:val="00B122C3"/>
    <w:rsid w:val="00B12BBB"/>
    <w:rsid w:val="00B13026"/>
    <w:rsid w:val="00B13091"/>
    <w:rsid w:val="00B1382E"/>
    <w:rsid w:val="00B13A1F"/>
    <w:rsid w:val="00B14462"/>
    <w:rsid w:val="00B14B83"/>
    <w:rsid w:val="00B1547D"/>
    <w:rsid w:val="00B1571B"/>
    <w:rsid w:val="00B15C81"/>
    <w:rsid w:val="00B16498"/>
    <w:rsid w:val="00B167C3"/>
    <w:rsid w:val="00B169F3"/>
    <w:rsid w:val="00B17294"/>
    <w:rsid w:val="00B173A6"/>
    <w:rsid w:val="00B179EB"/>
    <w:rsid w:val="00B17E8F"/>
    <w:rsid w:val="00B20AFA"/>
    <w:rsid w:val="00B22822"/>
    <w:rsid w:val="00B22973"/>
    <w:rsid w:val="00B22CEC"/>
    <w:rsid w:val="00B22FB3"/>
    <w:rsid w:val="00B237BA"/>
    <w:rsid w:val="00B23980"/>
    <w:rsid w:val="00B23FF5"/>
    <w:rsid w:val="00B24B2A"/>
    <w:rsid w:val="00B25162"/>
    <w:rsid w:val="00B253F1"/>
    <w:rsid w:val="00B2567C"/>
    <w:rsid w:val="00B258BB"/>
    <w:rsid w:val="00B26273"/>
    <w:rsid w:val="00B269C9"/>
    <w:rsid w:val="00B306F7"/>
    <w:rsid w:val="00B3074D"/>
    <w:rsid w:val="00B30A27"/>
    <w:rsid w:val="00B313BA"/>
    <w:rsid w:val="00B3298C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E24"/>
    <w:rsid w:val="00B36EAD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434"/>
    <w:rsid w:val="00B42B1E"/>
    <w:rsid w:val="00B42EE4"/>
    <w:rsid w:val="00B43090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C8F"/>
    <w:rsid w:val="00B50F71"/>
    <w:rsid w:val="00B51E8A"/>
    <w:rsid w:val="00B52661"/>
    <w:rsid w:val="00B528F7"/>
    <w:rsid w:val="00B53DDA"/>
    <w:rsid w:val="00B540C1"/>
    <w:rsid w:val="00B54167"/>
    <w:rsid w:val="00B54186"/>
    <w:rsid w:val="00B54416"/>
    <w:rsid w:val="00B54485"/>
    <w:rsid w:val="00B5570A"/>
    <w:rsid w:val="00B5634B"/>
    <w:rsid w:val="00B56B44"/>
    <w:rsid w:val="00B57761"/>
    <w:rsid w:val="00B612FD"/>
    <w:rsid w:val="00B63642"/>
    <w:rsid w:val="00B63734"/>
    <w:rsid w:val="00B63AE4"/>
    <w:rsid w:val="00B6424D"/>
    <w:rsid w:val="00B64753"/>
    <w:rsid w:val="00B66834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494"/>
    <w:rsid w:val="00B74544"/>
    <w:rsid w:val="00B74D73"/>
    <w:rsid w:val="00B74DF0"/>
    <w:rsid w:val="00B7505B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3CA"/>
    <w:rsid w:val="00B82C4C"/>
    <w:rsid w:val="00B835C7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28C9"/>
    <w:rsid w:val="00B92B08"/>
    <w:rsid w:val="00B9324E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2F5"/>
    <w:rsid w:val="00BA15A7"/>
    <w:rsid w:val="00BA1C9B"/>
    <w:rsid w:val="00BA2775"/>
    <w:rsid w:val="00BA2912"/>
    <w:rsid w:val="00BA2CCF"/>
    <w:rsid w:val="00BA2EEF"/>
    <w:rsid w:val="00BA3136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DFC"/>
    <w:rsid w:val="00BB60E1"/>
    <w:rsid w:val="00BB6695"/>
    <w:rsid w:val="00BB6D43"/>
    <w:rsid w:val="00BB753F"/>
    <w:rsid w:val="00BC0807"/>
    <w:rsid w:val="00BC081F"/>
    <w:rsid w:val="00BC146D"/>
    <w:rsid w:val="00BC249C"/>
    <w:rsid w:val="00BC26EF"/>
    <w:rsid w:val="00BC2C8E"/>
    <w:rsid w:val="00BC43F7"/>
    <w:rsid w:val="00BC44AB"/>
    <w:rsid w:val="00BC455C"/>
    <w:rsid w:val="00BC4827"/>
    <w:rsid w:val="00BC53F2"/>
    <w:rsid w:val="00BC5ACE"/>
    <w:rsid w:val="00BC64D9"/>
    <w:rsid w:val="00BC6EF5"/>
    <w:rsid w:val="00BC72E1"/>
    <w:rsid w:val="00BC7667"/>
    <w:rsid w:val="00BD09F5"/>
    <w:rsid w:val="00BD1AF9"/>
    <w:rsid w:val="00BD2567"/>
    <w:rsid w:val="00BD279D"/>
    <w:rsid w:val="00BD3926"/>
    <w:rsid w:val="00BD3FBB"/>
    <w:rsid w:val="00BD41C1"/>
    <w:rsid w:val="00BD499F"/>
    <w:rsid w:val="00BD4ADD"/>
    <w:rsid w:val="00BD5A53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232"/>
    <w:rsid w:val="00BE4E66"/>
    <w:rsid w:val="00BE5BE9"/>
    <w:rsid w:val="00BE5CFD"/>
    <w:rsid w:val="00BE5FAC"/>
    <w:rsid w:val="00BE63BB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4C0E"/>
    <w:rsid w:val="00C054FF"/>
    <w:rsid w:val="00C05939"/>
    <w:rsid w:val="00C0662E"/>
    <w:rsid w:val="00C06A6E"/>
    <w:rsid w:val="00C07168"/>
    <w:rsid w:val="00C0781F"/>
    <w:rsid w:val="00C07A03"/>
    <w:rsid w:val="00C10150"/>
    <w:rsid w:val="00C11614"/>
    <w:rsid w:val="00C11C3F"/>
    <w:rsid w:val="00C12E55"/>
    <w:rsid w:val="00C12FFF"/>
    <w:rsid w:val="00C13CC6"/>
    <w:rsid w:val="00C13D47"/>
    <w:rsid w:val="00C147E1"/>
    <w:rsid w:val="00C14A75"/>
    <w:rsid w:val="00C15622"/>
    <w:rsid w:val="00C15DD6"/>
    <w:rsid w:val="00C16487"/>
    <w:rsid w:val="00C164A9"/>
    <w:rsid w:val="00C16677"/>
    <w:rsid w:val="00C167A9"/>
    <w:rsid w:val="00C16C4E"/>
    <w:rsid w:val="00C1754C"/>
    <w:rsid w:val="00C17C6B"/>
    <w:rsid w:val="00C17E7B"/>
    <w:rsid w:val="00C20A0B"/>
    <w:rsid w:val="00C215CE"/>
    <w:rsid w:val="00C220B7"/>
    <w:rsid w:val="00C225BD"/>
    <w:rsid w:val="00C225BF"/>
    <w:rsid w:val="00C22C45"/>
    <w:rsid w:val="00C23571"/>
    <w:rsid w:val="00C23A0F"/>
    <w:rsid w:val="00C252E5"/>
    <w:rsid w:val="00C25775"/>
    <w:rsid w:val="00C25A4B"/>
    <w:rsid w:val="00C25B5F"/>
    <w:rsid w:val="00C26696"/>
    <w:rsid w:val="00C26796"/>
    <w:rsid w:val="00C268F7"/>
    <w:rsid w:val="00C26DEA"/>
    <w:rsid w:val="00C27AF1"/>
    <w:rsid w:val="00C27F99"/>
    <w:rsid w:val="00C301A6"/>
    <w:rsid w:val="00C3040B"/>
    <w:rsid w:val="00C30BF4"/>
    <w:rsid w:val="00C3238A"/>
    <w:rsid w:val="00C3368E"/>
    <w:rsid w:val="00C33869"/>
    <w:rsid w:val="00C33925"/>
    <w:rsid w:val="00C3432F"/>
    <w:rsid w:val="00C34FA5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488"/>
    <w:rsid w:val="00C4375E"/>
    <w:rsid w:val="00C44065"/>
    <w:rsid w:val="00C4483E"/>
    <w:rsid w:val="00C44EBF"/>
    <w:rsid w:val="00C44F9E"/>
    <w:rsid w:val="00C4612B"/>
    <w:rsid w:val="00C465AA"/>
    <w:rsid w:val="00C503BF"/>
    <w:rsid w:val="00C50450"/>
    <w:rsid w:val="00C50EB1"/>
    <w:rsid w:val="00C51210"/>
    <w:rsid w:val="00C51879"/>
    <w:rsid w:val="00C518FC"/>
    <w:rsid w:val="00C51B57"/>
    <w:rsid w:val="00C51F58"/>
    <w:rsid w:val="00C53527"/>
    <w:rsid w:val="00C545B4"/>
    <w:rsid w:val="00C54C8A"/>
    <w:rsid w:val="00C55DF9"/>
    <w:rsid w:val="00C564FD"/>
    <w:rsid w:val="00C605C1"/>
    <w:rsid w:val="00C605FA"/>
    <w:rsid w:val="00C60770"/>
    <w:rsid w:val="00C610FE"/>
    <w:rsid w:val="00C61BB6"/>
    <w:rsid w:val="00C6252D"/>
    <w:rsid w:val="00C6321E"/>
    <w:rsid w:val="00C633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34F"/>
    <w:rsid w:val="00C67497"/>
    <w:rsid w:val="00C67983"/>
    <w:rsid w:val="00C67F39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49C3"/>
    <w:rsid w:val="00C74A3B"/>
    <w:rsid w:val="00C74BCC"/>
    <w:rsid w:val="00C752D5"/>
    <w:rsid w:val="00C75A20"/>
    <w:rsid w:val="00C75E62"/>
    <w:rsid w:val="00C76F78"/>
    <w:rsid w:val="00C771EE"/>
    <w:rsid w:val="00C80551"/>
    <w:rsid w:val="00C80974"/>
    <w:rsid w:val="00C81781"/>
    <w:rsid w:val="00C81E06"/>
    <w:rsid w:val="00C8292C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FAA"/>
    <w:rsid w:val="00C90661"/>
    <w:rsid w:val="00C90D9C"/>
    <w:rsid w:val="00C90D9D"/>
    <w:rsid w:val="00C915F5"/>
    <w:rsid w:val="00C92DFB"/>
    <w:rsid w:val="00C93B43"/>
    <w:rsid w:val="00C94506"/>
    <w:rsid w:val="00C95985"/>
    <w:rsid w:val="00C96844"/>
    <w:rsid w:val="00C96C32"/>
    <w:rsid w:val="00C96CC4"/>
    <w:rsid w:val="00CA0882"/>
    <w:rsid w:val="00CA1001"/>
    <w:rsid w:val="00CA10FF"/>
    <w:rsid w:val="00CA17CB"/>
    <w:rsid w:val="00CA17E4"/>
    <w:rsid w:val="00CA1A6C"/>
    <w:rsid w:val="00CA1FE7"/>
    <w:rsid w:val="00CA39CB"/>
    <w:rsid w:val="00CA3F16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7FD"/>
    <w:rsid w:val="00CA7CCF"/>
    <w:rsid w:val="00CA7EAC"/>
    <w:rsid w:val="00CB09C2"/>
    <w:rsid w:val="00CB17DC"/>
    <w:rsid w:val="00CB1C5D"/>
    <w:rsid w:val="00CB35B7"/>
    <w:rsid w:val="00CB3DB1"/>
    <w:rsid w:val="00CB4986"/>
    <w:rsid w:val="00CB4A8B"/>
    <w:rsid w:val="00CB4DCD"/>
    <w:rsid w:val="00CB53B7"/>
    <w:rsid w:val="00CB5FCC"/>
    <w:rsid w:val="00CB610D"/>
    <w:rsid w:val="00CB68E6"/>
    <w:rsid w:val="00CB6923"/>
    <w:rsid w:val="00CB69F5"/>
    <w:rsid w:val="00CB6E42"/>
    <w:rsid w:val="00CB6E49"/>
    <w:rsid w:val="00CC0DB6"/>
    <w:rsid w:val="00CC0F12"/>
    <w:rsid w:val="00CC11EC"/>
    <w:rsid w:val="00CC12A2"/>
    <w:rsid w:val="00CC1D95"/>
    <w:rsid w:val="00CC216E"/>
    <w:rsid w:val="00CC246A"/>
    <w:rsid w:val="00CC3BCA"/>
    <w:rsid w:val="00CC4174"/>
    <w:rsid w:val="00CC4888"/>
    <w:rsid w:val="00CC5026"/>
    <w:rsid w:val="00CC5336"/>
    <w:rsid w:val="00CC620A"/>
    <w:rsid w:val="00CC6F36"/>
    <w:rsid w:val="00CD0043"/>
    <w:rsid w:val="00CD03C0"/>
    <w:rsid w:val="00CD062D"/>
    <w:rsid w:val="00CD0D2A"/>
    <w:rsid w:val="00CD165B"/>
    <w:rsid w:val="00CD2555"/>
    <w:rsid w:val="00CD2FEB"/>
    <w:rsid w:val="00CD35F0"/>
    <w:rsid w:val="00CD3D49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C2A"/>
    <w:rsid w:val="00CE10DF"/>
    <w:rsid w:val="00CE159E"/>
    <w:rsid w:val="00CE1F02"/>
    <w:rsid w:val="00CE21F0"/>
    <w:rsid w:val="00CE26DD"/>
    <w:rsid w:val="00CE30BD"/>
    <w:rsid w:val="00CE4A1D"/>
    <w:rsid w:val="00CE669A"/>
    <w:rsid w:val="00CE6BD9"/>
    <w:rsid w:val="00CE74DB"/>
    <w:rsid w:val="00CF1EB8"/>
    <w:rsid w:val="00CF2DC2"/>
    <w:rsid w:val="00CF35F6"/>
    <w:rsid w:val="00CF41DE"/>
    <w:rsid w:val="00CF4D0A"/>
    <w:rsid w:val="00CF69BA"/>
    <w:rsid w:val="00CF7C00"/>
    <w:rsid w:val="00CF7DDB"/>
    <w:rsid w:val="00D0012B"/>
    <w:rsid w:val="00D0035E"/>
    <w:rsid w:val="00D004E2"/>
    <w:rsid w:val="00D01693"/>
    <w:rsid w:val="00D01879"/>
    <w:rsid w:val="00D01E17"/>
    <w:rsid w:val="00D032E6"/>
    <w:rsid w:val="00D03A35"/>
    <w:rsid w:val="00D03CD5"/>
    <w:rsid w:val="00D03F9A"/>
    <w:rsid w:val="00D041BA"/>
    <w:rsid w:val="00D04C93"/>
    <w:rsid w:val="00D0636A"/>
    <w:rsid w:val="00D064CA"/>
    <w:rsid w:val="00D069B8"/>
    <w:rsid w:val="00D06BF4"/>
    <w:rsid w:val="00D07272"/>
    <w:rsid w:val="00D078D2"/>
    <w:rsid w:val="00D109A0"/>
    <w:rsid w:val="00D11675"/>
    <w:rsid w:val="00D12112"/>
    <w:rsid w:val="00D12359"/>
    <w:rsid w:val="00D125DB"/>
    <w:rsid w:val="00D1342C"/>
    <w:rsid w:val="00D14817"/>
    <w:rsid w:val="00D14EB0"/>
    <w:rsid w:val="00D15448"/>
    <w:rsid w:val="00D210F2"/>
    <w:rsid w:val="00D21739"/>
    <w:rsid w:val="00D21F95"/>
    <w:rsid w:val="00D223B1"/>
    <w:rsid w:val="00D235A5"/>
    <w:rsid w:val="00D236EC"/>
    <w:rsid w:val="00D2471D"/>
    <w:rsid w:val="00D250AE"/>
    <w:rsid w:val="00D251C1"/>
    <w:rsid w:val="00D26053"/>
    <w:rsid w:val="00D264CD"/>
    <w:rsid w:val="00D26A2A"/>
    <w:rsid w:val="00D26AB7"/>
    <w:rsid w:val="00D26C14"/>
    <w:rsid w:val="00D26C45"/>
    <w:rsid w:val="00D27016"/>
    <w:rsid w:val="00D27782"/>
    <w:rsid w:val="00D279AF"/>
    <w:rsid w:val="00D27E6D"/>
    <w:rsid w:val="00D27EC2"/>
    <w:rsid w:val="00D30117"/>
    <w:rsid w:val="00D30EF7"/>
    <w:rsid w:val="00D315AE"/>
    <w:rsid w:val="00D31740"/>
    <w:rsid w:val="00D317F9"/>
    <w:rsid w:val="00D31BF5"/>
    <w:rsid w:val="00D3235D"/>
    <w:rsid w:val="00D348D4"/>
    <w:rsid w:val="00D35869"/>
    <w:rsid w:val="00D35DF3"/>
    <w:rsid w:val="00D36ABF"/>
    <w:rsid w:val="00D36F8F"/>
    <w:rsid w:val="00D3726D"/>
    <w:rsid w:val="00D373B4"/>
    <w:rsid w:val="00D4060A"/>
    <w:rsid w:val="00D4061E"/>
    <w:rsid w:val="00D41202"/>
    <w:rsid w:val="00D41239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6A0"/>
    <w:rsid w:val="00D65AEB"/>
    <w:rsid w:val="00D7000F"/>
    <w:rsid w:val="00D70237"/>
    <w:rsid w:val="00D70B7A"/>
    <w:rsid w:val="00D71637"/>
    <w:rsid w:val="00D716B4"/>
    <w:rsid w:val="00D71A71"/>
    <w:rsid w:val="00D71B0A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841"/>
    <w:rsid w:val="00D75A32"/>
    <w:rsid w:val="00D76C05"/>
    <w:rsid w:val="00D772B6"/>
    <w:rsid w:val="00D77307"/>
    <w:rsid w:val="00D77779"/>
    <w:rsid w:val="00D80251"/>
    <w:rsid w:val="00D8045C"/>
    <w:rsid w:val="00D80760"/>
    <w:rsid w:val="00D8166C"/>
    <w:rsid w:val="00D81738"/>
    <w:rsid w:val="00D83625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23F6"/>
    <w:rsid w:val="00D92D0F"/>
    <w:rsid w:val="00D930D6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718D"/>
    <w:rsid w:val="00DA0FB8"/>
    <w:rsid w:val="00DA1F62"/>
    <w:rsid w:val="00DA2DB9"/>
    <w:rsid w:val="00DA310E"/>
    <w:rsid w:val="00DA3147"/>
    <w:rsid w:val="00DA3D4D"/>
    <w:rsid w:val="00DA3DD1"/>
    <w:rsid w:val="00DA40B8"/>
    <w:rsid w:val="00DA466E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37EA"/>
    <w:rsid w:val="00DB3A4A"/>
    <w:rsid w:val="00DB4718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C0B29"/>
    <w:rsid w:val="00DC0B6C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C4B"/>
    <w:rsid w:val="00DC7AC4"/>
    <w:rsid w:val="00DD0BAE"/>
    <w:rsid w:val="00DD0EB9"/>
    <w:rsid w:val="00DD2737"/>
    <w:rsid w:val="00DD2AA9"/>
    <w:rsid w:val="00DD3603"/>
    <w:rsid w:val="00DD3A71"/>
    <w:rsid w:val="00DD4C39"/>
    <w:rsid w:val="00DD54AC"/>
    <w:rsid w:val="00DD6720"/>
    <w:rsid w:val="00DD69AE"/>
    <w:rsid w:val="00DD6ACC"/>
    <w:rsid w:val="00DD6ED9"/>
    <w:rsid w:val="00DD72E4"/>
    <w:rsid w:val="00DD7C08"/>
    <w:rsid w:val="00DD7C4C"/>
    <w:rsid w:val="00DD7EFF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C12"/>
    <w:rsid w:val="00DE3CA1"/>
    <w:rsid w:val="00DE4051"/>
    <w:rsid w:val="00DE4880"/>
    <w:rsid w:val="00DE4FD9"/>
    <w:rsid w:val="00DE52A9"/>
    <w:rsid w:val="00DE6002"/>
    <w:rsid w:val="00DE7432"/>
    <w:rsid w:val="00DE7A14"/>
    <w:rsid w:val="00DE7B0F"/>
    <w:rsid w:val="00DF019A"/>
    <w:rsid w:val="00DF24C4"/>
    <w:rsid w:val="00DF30FE"/>
    <w:rsid w:val="00DF39D1"/>
    <w:rsid w:val="00DF3D62"/>
    <w:rsid w:val="00DF4091"/>
    <w:rsid w:val="00DF457E"/>
    <w:rsid w:val="00DF5517"/>
    <w:rsid w:val="00DF6272"/>
    <w:rsid w:val="00DF703B"/>
    <w:rsid w:val="00DF79DB"/>
    <w:rsid w:val="00DF7D0E"/>
    <w:rsid w:val="00E00CD9"/>
    <w:rsid w:val="00E00F1B"/>
    <w:rsid w:val="00E01551"/>
    <w:rsid w:val="00E019C2"/>
    <w:rsid w:val="00E01B9A"/>
    <w:rsid w:val="00E022D3"/>
    <w:rsid w:val="00E02A9A"/>
    <w:rsid w:val="00E02F75"/>
    <w:rsid w:val="00E03AF8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7F"/>
    <w:rsid w:val="00E077A5"/>
    <w:rsid w:val="00E07EF2"/>
    <w:rsid w:val="00E07F48"/>
    <w:rsid w:val="00E10343"/>
    <w:rsid w:val="00E113E7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70F"/>
    <w:rsid w:val="00E26CC7"/>
    <w:rsid w:val="00E27D80"/>
    <w:rsid w:val="00E30B66"/>
    <w:rsid w:val="00E31087"/>
    <w:rsid w:val="00E3124B"/>
    <w:rsid w:val="00E323E9"/>
    <w:rsid w:val="00E32EF4"/>
    <w:rsid w:val="00E330E9"/>
    <w:rsid w:val="00E334F8"/>
    <w:rsid w:val="00E340A9"/>
    <w:rsid w:val="00E3429A"/>
    <w:rsid w:val="00E348C8"/>
    <w:rsid w:val="00E34FDC"/>
    <w:rsid w:val="00E35004"/>
    <w:rsid w:val="00E356CA"/>
    <w:rsid w:val="00E35B05"/>
    <w:rsid w:val="00E35B62"/>
    <w:rsid w:val="00E36979"/>
    <w:rsid w:val="00E36ACB"/>
    <w:rsid w:val="00E37934"/>
    <w:rsid w:val="00E40C0B"/>
    <w:rsid w:val="00E40E5A"/>
    <w:rsid w:val="00E41344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5153"/>
    <w:rsid w:val="00E5518B"/>
    <w:rsid w:val="00E557CB"/>
    <w:rsid w:val="00E55EA2"/>
    <w:rsid w:val="00E56910"/>
    <w:rsid w:val="00E56989"/>
    <w:rsid w:val="00E56D73"/>
    <w:rsid w:val="00E5778F"/>
    <w:rsid w:val="00E577AB"/>
    <w:rsid w:val="00E577B1"/>
    <w:rsid w:val="00E57EC9"/>
    <w:rsid w:val="00E57F00"/>
    <w:rsid w:val="00E620DC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3FF"/>
    <w:rsid w:val="00E67B54"/>
    <w:rsid w:val="00E67D56"/>
    <w:rsid w:val="00E67E32"/>
    <w:rsid w:val="00E67F40"/>
    <w:rsid w:val="00E70366"/>
    <w:rsid w:val="00E71820"/>
    <w:rsid w:val="00E72220"/>
    <w:rsid w:val="00E72770"/>
    <w:rsid w:val="00E736E8"/>
    <w:rsid w:val="00E74646"/>
    <w:rsid w:val="00E749B4"/>
    <w:rsid w:val="00E74C01"/>
    <w:rsid w:val="00E7528C"/>
    <w:rsid w:val="00E7589A"/>
    <w:rsid w:val="00E75E9F"/>
    <w:rsid w:val="00E75FE8"/>
    <w:rsid w:val="00E760D6"/>
    <w:rsid w:val="00E77528"/>
    <w:rsid w:val="00E77670"/>
    <w:rsid w:val="00E777C8"/>
    <w:rsid w:val="00E778C1"/>
    <w:rsid w:val="00E77AB5"/>
    <w:rsid w:val="00E77DFC"/>
    <w:rsid w:val="00E802A4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A2A"/>
    <w:rsid w:val="00E97D02"/>
    <w:rsid w:val="00EA00F6"/>
    <w:rsid w:val="00EA0986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5C63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6B9"/>
    <w:rsid w:val="00EB7EC3"/>
    <w:rsid w:val="00EC040E"/>
    <w:rsid w:val="00EC107C"/>
    <w:rsid w:val="00EC134D"/>
    <w:rsid w:val="00EC1BB0"/>
    <w:rsid w:val="00EC1BCB"/>
    <w:rsid w:val="00EC21C2"/>
    <w:rsid w:val="00EC307E"/>
    <w:rsid w:val="00EC358D"/>
    <w:rsid w:val="00EC388F"/>
    <w:rsid w:val="00EC3C5A"/>
    <w:rsid w:val="00EC455B"/>
    <w:rsid w:val="00EC4624"/>
    <w:rsid w:val="00EC47AC"/>
    <w:rsid w:val="00EC4B4B"/>
    <w:rsid w:val="00EC5258"/>
    <w:rsid w:val="00EC559D"/>
    <w:rsid w:val="00EC5D70"/>
    <w:rsid w:val="00EC6355"/>
    <w:rsid w:val="00EC6462"/>
    <w:rsid w:val="00EC67EA"/>
    <w:rsid w:val="00EC75C6"/>
    <w:rsid w:val="00EC768D"/>
    <w:rsid w:val="00EC7719"/>
    <w:rsid w:val="00EC787A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B11"/>
    <w:rsid w:val="00ED4485"/>
    <w:rsid w:val="00ED4D6C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21B4"/>
    <w:rsid w:val="00EF237E"/>
    <w:rsid w:val="00EF2401"/>
    <w:rsid w:val="00EF2AD1"/>
    <w:rsid w:val="00EF3078"/>
    <w:rsid w:val="00EF3306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802"/>
    <w:rsid w:val="00F02CEB"/>
    <w:rsid w:val="00F033A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34EA"/>
    <w:rsid w:val="00F136C2"/>
    <w:rsid w:val="00F13D50"/>
    <w:rsid w:val="00F13E4B"/>
    <w:rsid w:val="00F14BCF"/>
    <w:rsid w:val="00F14D55"/>
    <w:rsid w:val="00F14F8E"/>
    <w:rsid w:val="00F1568B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507"/>
    <w:rsid w:val="00F23E20"/>
    <w:rsid w:val="00F23ECF"/>
    <w:rsid w:val="00F2451F"/>
    <w:rsid w:val="00F2456B"/>
    <w:rsid w:val="00F2502D"/>
    <w:rsid w:val="00F25D98"/>
    <w:rsid w:val="00F25D9F"/>
    <w:rsid w:val="00F264B8"/>
    <w:rsid w:val="00F27471"/>
    <w:rsid w:val="00F27E1D"/>
    <w:rsid w:val="00F300FB"/>
    <w:rsid w:val="00F30DDD"/>
    <w:rsid w:val="00F310B5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36F5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BA"/>
    <w:rsid w:val="00F57F9F"/>
    <w:rsid w:val="00F601EA"/>
    <w:rsid w:val="00F60B1F"/>
    <w:rsid w:val="00F60E19"/>
    <w:rsid w:val="00F61392"/>
    <w:rsid w:val="00F6168A"/>
    <w:rsid w:val="00F62252"/>
    <w:rsid w:val="00F627A7"/>
    <w:rsid w:val="00F62D21"/>
    <w:rsid w:val="00F63506"/>
    <w:rsid w:val="00F63B24"/>
    <w:rsid w:val="00F64979"/>
    <w:rsid w:val="00F64CE0"/>
    <w:rsid w:val="00F65A28"/>
    <w:rsid w:val="00F66DF3"/>
    <w:rsid w:val="00F6723F"/>
    <w:rsid w:val="00F673A0"/>
    <w:rsid w:val="00F67502"/>
    <w:rsid w:val="00F67B03"/>
    <w:rsid w:val="00F67DDA"/>
    <w:rsid w:val="00F67E29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792E"/>
    <w:rsid w:val="00F80396"/>
    <w:rsid w:val="00F804B1"/>
    <w:rsid w:val="00F806BB"/>
    <w:rsid w:val="00F822FA"/>
    <w:rsid w:val="00F824CE"/>
    <w:rsid w:val="00F82513"/>
    <w:rsid w:val="00F8277F"/>
    <w:rsid w:val="00F82901"/>
    <w:rsid w:val="00F83E73"/>
    <w:rsid w:val="00F83F80"/>
    <w:rsid w:val="00F846B3"/>
    <w:rsid w:val="00F84DC1"/>
    <w:rsid w:val="00F850C2"/>
    <w:rsid w:val="00F8543F"/>
    <w:rsid w:val="00F859A5"/>
    <w:rsid w:val="00F859D1"/>
    <w:rsid w:val="00F85F14"/>
    <w:rsid w:val="00F86839"/>
    <w:rsid w:val="00F86902"/>
    <w:rsid w:val="00F86C1F"/>
    <w:rsid w:val="00F90DA8"/>
    <w:rsid w:val="00F92625"/>
    <w:rsid w:val="00F93710"/>
    <w:rsid w:val="00F9382C"/>
    <w:rsid w:val="00F9398C"/>
    <w:rsid w:val="00F93E66"/>
    <w:rsid w:val="00F942C6"/>
    <w:rsid w:val="00F94788"/>
    <w:rsid w:val="00F94A8C"/>
    <w:rsid w:val="00F95458"/>
    <w:rsid w:val="00F955D4"/>
    <w:rsid w:val="00F95C2B"/>
    <w:rsid w:val="00F95F5A"/>
    <w:rsid w:val="00F96863"/>
    <w:rsid w:val="00F96B25"/>
    <w:rsid w:val="00F97C1F"/>
    <w:rsid w:val="00F97CFA"/>
    <w:rsid w:val="00F97E7E"/>
    <w:rsid w:val="00FA04B5"/>
    <w:rsid w:val="00FA0CBD"/>
    <w:rsid w:val="00FA0D51"/>
    <w:rsid w:val="00FA1170"/>
    <w:rsid w:val="00FA155D"/>
    <w:rsid w:val="00FA1A26"/>
    <w:rsid w:val="00FA1BDB"/>
    <w:rsid w:val="00FA1DB9"/>
    <w:rsid w:val="00FA208E"/>
    <w:rsid w:val="00FA21C8"/>
    <w:rsid w:val="00FA2C3F"/>
    <w:rsid w:val="00FA2C87"/>
    <w:rsid w:val="00FA2F3F"/>
    <w:rsid w:val="00FA32E4"/>
    <w:rsid w:val="00FA38CA"/>
    <w:rsid w:val="00FA3D4A"/>
    <w:rsid w:val="00FA3DE3"/>
    <w:rsid w:val="00FA4B5F"/>
    <w:rsid w:val="00FA51D6"/>
    <w:rsid w:val="00FA55E4"/>
    <w:rsid w:val="00FA5730"/>
    <w:rsid w:val="00FA5FE4"/>
    <w:rsid w:val="00FA6E41"/>
    <w:rsid w:val="00FA7972"/>
    <w:rsid w:val="00FB088F"/>
    <w:rsid w:val="00FB0AEC"/>
    <w:rsid w:val="00FB0EBA"/>
    <w:rsid w:val="00FB19AA"/>
    <w:rsid w:val="00FB27EF"/>
    <w:rsid w:val="00FB304E"/>
    <w:rsid w:val="00FB3959"/>
    <w:rsid w:val="00FB409C"/>
    <w:rsid w:val="00FB5419"/>
    <w:rsid w:val="00FB55B5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BD9"/>
    <w:rsid w:val="00FC0CE9"/>
    <w:rsid w:val="00FC1106"/>
    <w:rsid w:val="00FC29DD"/>
    <w:rsid w:val="00FC2E20"/>
    <w:rsid w:val="00FC3434"/>
    <w:rsid w:val="00FC3CF7"/>
    <w:rsid w:val="00FC4248"/>
    <w:rsid w:val="00FC45B5"/>
    <w:rsid w:val="00FC51D6"/>
    <w:rsid w:val="00FC5449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C7C"/>
    <w:rsid w:val="00FD3695"/>
    <w:rsid w:val="00FD3C51"/>
    <w:rsid w:val="00FD40B4"/>
    <w:rsid w:val="00FD4909"/>
    <w:rsid w:val="00FD5050"/>
    <w:rsid w:val="00FD50DD"/>
    <w:rsid w:val="00FD52FB"/>
    <w:rsid w:val="00FD584E"/>
    <w:rsid w:val="00FD585B"/>
    <w:rsid w:val="00FD6477"/>
    <w:rsid w:val="00FD6703"/>
    <w:rsid w:val="00FD6AAE"/>
    <w:rsid w:val="00FD75EE"/>
    <w:rsid w:val="00FD789C"/>
    <w:rsid w:val="00FD7A41"/>
    <w:rsid w:val="00FE04BD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482A"/>
    <w:rsid w:val="00FE5DA2"/>
    <w:rsid w:val="00FE71CE"/>
    <w:rsid w:val="00FE7838"/>
    <w:rsid w:val="00FE7D24"/>
    <w:rsid w:val="00FE7DCC"/>
    <w:rsid w:val="00FF0756"/>
    <w:rsid w:val="00FF0791"/>
    <w:rsid w:val="00FF0967"/>
    <w:rsid w:val="00FF1C3C"/>
    <w:rsid w:val="00FF2359"/>
    <w:rsid w:val="00FF2D0C"/>
    <w:rsid w:val="00FF3F50"/>
    <w:rsid w:val="00FF4054"/>
    <w:rsid w:val="00FF4C23"/>
    <w:rsid w:val="00FF5522"/>
    <w:rsid w:val="00FF594B"/>
    <w:rsid w:val="00FF60D8"/>
    <w:rsid w:val="00FF616E"/>
    <w:rsid w:val="00FF6574"/>
    <w:rsid w:val="00FF6D9B"/>
    <w:rsid w:val="00FF75A1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2FB97241-61F8-40D7-9E6B-8FBB24E6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,heading 1,Alt+1,Alt+11,Alt+12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er 2,Header2,22,heading2,2nd level,H21,H22,H23,H24,H25,R2,E2,†berschrift 2,õberschrift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H3 Ca"/>
    <w:basedOn w:val="Heading2"/>
    <w:next w:val="Normal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Heading3Underrubrik2H3">
    <w:name w:val="Heading 3.Underrubrik2.H3"/>
    <w:basedOn w:val="Normal"/>
    <w:next w:val="Normal"/>
    <w:uiPriority w:val="99"/>
    <w:rsid w:val="001A7A70"/>
    <w:pPr>
      <w:keepNext/>
      <w:keepLines/>
      <w:numPr>
        <w:numId w:val="3"/>
      </w:num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ascii="Arial" w:hAnsi="Arial"/>
      <w:sz w:val="28"/>
      <w:lang w:val="x-none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9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71D8F9-A005-43C5-A9D3-9C0913BD27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3821</TotalTime>
  <Pages>2</Pages>
  <Words>609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- Zhixun Tang</cp:lastModifiedBy>
  <cp:revision>506</cp:revision>
  <cp:lastPrinted>1900-01-01T08:00:00Z</cp:lastPrinted>
  <dcterms:created xsi:type="dcterms:W3CDTF">2022-01-10T22:12:00Z</dcterms:created>
  <dcterms:modified xsi:type="dcterms:W3CDTF">2023-08-11T06:53:00Z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